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928" w:rsidRDefault="00521928" w:rsidP="004F080A">
      <w:pPr>
        <w:jc w:val="center"/>
      </w:pPr>
    </w:p>
    <w:p w:rsidR="004F080A" w:rsidRPr="004F080A" w:rsidRDefault="004F080A" w:rsidP="004F080A">
      <w:pPr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Respuesta </w:t>
      </w:r>
      <w:r w:rsidR="00D70A6B"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>U.M. Ilopango</w:t>
      </w:r>
      <w:bookmarkStart w:id="0" w:name="_GoBack"/>
      <w:bookmarkEnd w:id="0"/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numerales 1 y 2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1-Aproximado de pacientes que asisten diariamente al ISSS de Ilopango. (UM. Ilopango)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>RESPUESTA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>UNIDAD MÉDICA DE ILOPANGO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>PACIENTES ATENDIDOS DIARIAMENTE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>SOLICITUD N. 6575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>PERIODO: 2019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60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0"/>
        <w:gridCol w:w="2105"/>
      </w:tblGrid>
      <w:tr w:rsidR="004F080A" w:rsidRPr="004F080A" w:rsidTr="004F080A">
        <w:trPr>
          <w:trHeight w:val="900"/>
        </w:trPr>
        <w:tc>
          <w:tcPr>
            <w:tcW w:w="3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ACTIVIDAD</w:t>
            </w:r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PACIENTES DIARIOS ATENDIDOS APROXIMADAMENTE</w:t>
            </w:r>
          </w:p>
        </w:tc>
      </w:tr>
      <w:tr w:rsidR="004F080A" w:rsidRPr="004F080A" w:rsidTr="004F080A">
        <w:trPr>
          <w:trHeight w:val="300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CONSULTA EXTERNA Y EMERGENCIAS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1,004</w:t>
            </w:r>
          </w:p>
        </w:tc>
      </w:tr>
      <w:tr w:rsidR="004F080A" w:rsidRPr="004F080A" w:rsidTr="004F080A">
        <w:trPr>
          <w:trHeight w:val="300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CONSULTA ODONTOLOGICA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115</w:t>
            </w:r>
          </w:p>
        </w:tc>
      </w:tr>
      <w:tr w:rsidR="004F080A" w:rsidRPr="004F080A" w:rsidTr="004F080A">
        <w:trPr>
          <w:trHeight w:val="300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PACIENTES DE LABORATORIO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422</w:t>
            </w:r>
          </w:p>
        </w:tc>
      </w:tr>
      <w:tr w:rsidR="004F080A" w:rsidRPr="004F080A" w:rsidTr="004F080A">
        <w:trPr>
          <w:trHeight w:val="300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PACIENTES DE RADIOLOGIA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88</w:t>
            </w:r>
          </w:p>
        </w:tc>
      </w:tr>
      <w:tr w:rsidR="004F080A" w:rsidRPr="004F080A" w:rsidTr="004F080A">
        <w:trPr>
          <w:trHeight w:val="300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PACIENTES DE TERAPIA OCUPACIONAL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22</w:t>
            </w:r>
          </w:p>
        </w:tc>
      </w:tr>
      <w:tr w:rsidR="004F080A" w:rsidRPr="004F080A" w:rsidTr="004F080A">
        <w:trPr>
          <w:trHeight w:val="300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PACIENTES DE FISIOTERAPIA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114</w:t>
            </w:r>
          </w:p>
        </w:tc>
      </w:tr>
      <w:tr w:rsidR="004F080A" w:rsidRPr="004F080A" w:rsidTr="004F080A">
        <w:trPr>
          <w:trHeight w:val="300"/>
        </w:trPr>
        <w:tc>
          <w:tcPr>
            <w:tcW w:w="3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TOTAL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1,765</w:t>
            </w:r>
          </w:p>
        </w:tc>
      </w:tr>
      <w:tr w:rsidR="004F080A" w:rsidRPr="004F080A" w:rsidTr="004F080A">
        <w:trPr>
          <w:trHeight w:val="300"/>
        </w:trPr>
        <w:tc>
          <w:tcPr>
            <w:tcW w:w="392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Fuente: SES (Sistema Estadístico en Salud)</w:t>
            </w:r>
          </w:p>
        </w:tc>
        <w:tc>
          <w:tcPr>
            <w:tcW w:w="210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4F080A" w:rsidRPr="004F080A" w:rsidTr="004F080A">
        <w:trPr>
          <w:trHeight w:val="300"/>
        </w:trPr>
        <w:tc>
          <w:tcPr>
            <w:tcW w:w="6025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eastAsia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NOTA: Información promediada total de enero a marzo, entre 90 días del trimestre 1 DE 2019.</w:t>
            </w:r>
          </w:p>
        </w:tc>
      </w:tr>
    </w:tbl>
    <w:p w:rsidR="004F080A" w:rsidRPr="004F080A" w:rsidRDefault="004F080A" w:rsidP="004F080A">
      <w:pPr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1129"/>
        <w:gridCol w:w="1646"/>
      </w:tblGrid>
      <w:tr w:rsidR="004F080A" w:rsidRPr="004F080A" w:rsidTr="004F080A">
        <w:trPr>
          <w:trHeight w:val="375"/>
        </w:trPr>
        <w:tc>
          <w:tcPr>
            <w:tcW w:w="7300" w:type="dxa"/>
            <w:gridSpan w:val="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UNIDAD MEDICA DE ILOPANGO</w:t>
            </w:r>
          </w:p>
        </w:tc>
      </w:tr>
      <w:tr w:rsidR="004F080A" w:rsidRPr="004F080A" w:rsidTr="004F080A">
        <w:trPr>
          <w:trHeight w:val="375"/>
        </w:trPr>
        <w:tc>
          <w:tcPr>
            <w:tcW w:w="7300" w:type="dxa"/>
            <w:gridSpan w:val="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CONSULTAS DE PRIMERA VEZ Y SUBSECUENTES</w:t>
            </w:r>
          </w:p>
        </w:tc>
      </w:tr>
      <w:tr w:rsidR="004F080A" w:rsidRPr="004F080A" w:rsidTr="004F080A">
        <w:trPr>
          <w:trHeight w:val="375"/>
        </w:trPr>
        <w:tc>
          <w:tcPr>
            <w:tcW w:w="7300" w:type="dxa"/>
            <w:gridSpan w:val="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PERIODO: ENERO A MARZO 2019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2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eastAsia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ESPECIALIDAD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PRIMERAS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SUBSECUENTES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MEDICINA GENERAL ADULTOS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5,985 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5,572 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METABOLICAS (MEDICOS GENERALES)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897 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11,163 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CIRUGIA GENERAL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1,338 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1,743 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DERMATOLOGIA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792 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1,256 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ENDOCRINOLOGIA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5 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64 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GINECO-OBSTETRICIA, PLANIF. FA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1,348 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10,094 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MEDICINA INTERNA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277 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3,027 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MEDICINA OCUPACIONAL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15 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128 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OFTALMOLOGIA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375 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406 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PEDIATRIA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4,376 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3,973 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PSIQUIATRIA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113 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874 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15,521 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38,300  </w:t>
            </w:r>
          </w:p>
        </w:tc>
      </w:tr>
      <w:tr w:rsidR="004F080A" w:rsidRPr="004F080A" w:rsidTr="004F080A">
        <w:trPr>
          <w:trHeight w:val="300"/>
        </w:trPr>
        <w:tc>
          <w:tcPr>
            <w:tcW w:w="45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F08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Fuente: SES (Sistema Estadístico en Salud)</w:t>
            </w:r>
          </w:p>
        </w:tc>
        <w:tc>
          <w:tcPr>
            <w:tcW w:w="112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4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4F080A" w:rsidRPr="004F080A" w:rsidRDefault="004F080A" w:rsidP="004F080A">
      <w:pPr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>Los pacientes subsecuentes puede ser detalle numérico de pacientes que hacen uso de medicamento repetitivo.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 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2-Detalle numérico de pacientes que hacen uso de medicamento repetitivo (agrupar por edades, lugar de residencia si debe retirar su medicamento en farmacia o hace uso del beneficio de entrega domiciliar). (UM. Ilopango)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>RESPUESTA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>En relación a esta solicitud, la herramienta informática con que se cuenta en farmacia: SAFISSS no detalla  los pacientes que hacen uso de medicamento repetitivo por edades, ni lugar de residencia.</w:t>
      </w: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Según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informe estadístico de Salud  (</w:t>
      </w: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>SES) los pacientes  que hacen uso de medicamento repetitivo son  en promedio mensual de 12,766 pacientes  y los que hacen uso del  Programa Entrega de Medicamento Domiciliar  son 4,927 pacientes  en la  UM Ilopango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0"/>
      </w:tblGrid>
      <w:tr w:rsidR="004F080A" w:rsidRPr="004F080A" w:rsidTr="004F080A">
        <w:trPr>
          <w:trHeight w:val="375"/>
        </w:trPr>
        <w:tc>
          <w:tcPr>
            <w:tcW w:w="73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F080A" w:rsidRPr="004F080A" w:rsidRDefault="004F080A" w:rsidP="004F080A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4F080A" w:rsidRPr="004F080A" w:rsidRDefault="004F080A" w:rsidP="004F080A">
      <w:pPr>
        <w:jc w:val="both"/>
        <w:rPr>
          <w:rFonts w:asciiTheme="minorHAnsi" w:hAnsiTheme="minorHAnsi" w:cstheme="minorHAnsi"/>
          <w:sz w:val="22"/>
          <w:szCs w:val="22"/>
        </w:rPr>
      </w:pPr>
      <w:r w:rsidRPr="004F080A">
        <w:rPr>
          <w:rFonts w:asciiTheme="minorHAnsi" w:hAnsiTheme="minorHAnsi" w:cstheme="minorHAnsi"/>
          <w:color w:val="000000" w:themeColor="text1"/>
          <w:sz w:val="22"/>
          <w:szCs w:val="22"/>
        </w:rPr>
        <w:t>Fuente: Unidad Médica de Ilopango Fecha 09/04/</w:t>
      </w:r>
      <w:r>
        <w:rPr>
          <w:rFonts w:asciiTheme="minorHAnsi" w:hAnsiTheme="minorHAnsi" w:cstheme="minorHAnsi"/>
          <w:sz w:val="22"/>
          <w:szCs w:val="22"/>
        </w:rPr>
        <w:t>2019</w:t>
      </w:r>
    </w:p>
    <w:sectPr w:rsidR="004F080A" w:rsidRPr="004F080A" w:rsidSect="00126CFA">
      <w:headerReference w:type="default" r:id="rId8"/>
      <w:footerReference w:type="default" r:id="rId9"/>
      <w:pgSz w:w="12240" w:h="15840"/>
      <w:pgMar w:top="232" w:right="1191" w:bottom="851" w:left="1304" w:header="709" w:footer="8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BF5" w:rsidRDefault="001E6BF5">
      <w:r>
        <w:separator/>
      </w:r>
    </w:p>
  </w:endnote>
  <w:endnote w:type="continuationSeparator" w:id="0">
    <w:p w:rsidR="001E6BF5" w:rsidRDefault="001E6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altName w:val="Trebuchet MS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984" w:rsidRDefault="00C832DA" w:rsidP="00811196">
    <w:pPr>
      <w:pStyle w:val="Piedepgina"/>
      <w:jc w:val="center"/>
      <w:rPr>
        <w:rFonts w:ascii="Arial" w:hAnsi="Arial" w:cs="Arial"/>
        <w:b/>
        <w:color w:val="000080"/>
      </w:rPr>
    </w:pPr>
    <w:r>
      <w:rPr>
        <w:noProof/>
        <w:lang w:eastAsia="es-SV"/>
      </w:rPr>
      <mc:AlternateContent>
        <mc:Choice Requires="wps">
          <w:drawing>
            <wp:anchor distT="4294967293" distB="4294967293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93979</wp:posOffset>
              </wp:positionV>
              <wp:extent cx="5829300" cy="0"/>
              <wp:effectExtent l="0" t="0" r="19050" b="19050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F3B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0;margin-top:7.4pt;width:459pt;height:0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04x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"/>
          </w:pict>
        </mc:Fallback>
      </mc:AlternateContent>
    </w:r>
  </w:p>
  <w:p w:rsidR="00365984" w:rsidRDefault="0090644B" w:rsidP="00811196">
    <w:pPr>
      <w:pStyle w:val="Piedepgina"/>
      <w:jc w:val="center"/>
      <w:rPr>
        <w:rFonts w:ascii="Arial" w:hAnsi="Arial" w:cs="Arial"/>
        <w:b/>
        <w:color w:val="000080"/>
      </w:rPr>
    </w:pPr>
    <w:r>
      <w:object w:dxaOrig="22827" w:dyaOrig="15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31.25pt;height:14.25pt" o:ole="">
          <v:imagedata r:id="rId1" o:title=""/>
        </v:shape>
        <o:OLEObject Type="Embed" ProgID="MSPhotoEd.3" ShapeID="_x0000_i1026" DrawAspect="Content" ObjectID="_1616493660" r:id="rId2"/>
      </w:object>
    </w:r>
  </w:p>
  <w:p w:rsidR="00365984" w:rsidRDefault="00365984" w:rsidP="00811196">
    <w:pPr>
      <w:pStyle w:val="Piedepgina"/>
      <w:jc w:val="center"/>
      <w:rPr>
        <w:rFonts w:ascii="Arial" w:hAnsi="Arial" w:cs="Arial"/>
        <w:b/>
        <w:color w:val="000080"/>
        <w:sz w:val="20"/>
        <w:szCs w:val="20"/>
      </w:rPr>
    </w:pPr>
    <w:r>
      <w:rPr>
        <w:rFonts w:ascii="Arial" w:hAnsi="Arial" w:cs="Arial"/>
        <w:b/>
        <w:color w:val="000080"/>
        <w:sz w:val="20"/>
        <w:szCs w:val="20"/>
      </w:rPr>
      <w:t xml:space="preserve">Departamento de Información y Respuesta (OIR) </w:t>
    </w:r>
  </w:p>
  <w:p w:rsidR="00365984" w:rsidRPr="0023482D" w:rsidRDefault="00553448" w:rsidP="00811196">
    <w:pPr>
      <w:pStyle w:val="Piedepgina"/>
      <w:jc w:val="center"/>
      <w:rPr>
        <w:rFonts w:ascii="Monotype Corsiva" w:hAnsi="Monotype Corsiva"/>
        <w:color w:val="000080"/>
        <w:sz w:val="20"/>
        <w:szCs w:val="20"/>
      </w:rPr>
    </w:pPr>
    <w:proofErr w:type="gramStart"/>
    <w:r>
      <w:rPr>
        <w:rFonts w:ascii="Arial" w:hAnsi="Arial" w:cs="Arial"/>
        <w:b/>
        <w:color w:val="000080"/>
        <w:sz w:val="20"/>
        <w:szCs w:val="20"/>
      </w:rPr>
      <w:t>segundo</w:t>
    </w:r>
    <w:proofErr w:type="gramEnd"/>
    <w:r w:rsidR="00365984">
      <w:rPr>
        <w:rFonts w:ascii="Arial" w:hAnsi="Arial" w:cs="Arial"/>
        <w:b/>
        <w:color w:val="000080"/>
        <w:sz w:val="20"/>
        <w:szCs w:val="20"/>
      </w:rPr>
      <w:t xml:space="preserve"> nivel, Torre ISSS  T</w:t>
    </w:r>
    <w:r w:rsidR="00B05AEA">
      <w:rPr>
        <w:rFonts w:ascii="Arial" w:hAnsi="Arial" w:cs="Arial"/>
        <w:b/>
        <w:color w:val="000080"/>
        <w:sz w:val="20"/>
        <w:szCs w:val="20"/>
      </w:rPr>
      <w:t>EL. 2591</w:t>
    </w:r>
    <w:r w:rsidR="00365984" w:rsidRPr="0023482D">
      <w:rPr>
        <w:rFonts w:ascii="Arial" w:hAnsi="Arial" w:cs="Arial"/>
        <w:b/>
        <w:color w:val="000080"/>
        <w:sz w:val="20"/>
        <w:szCs w:val="20"/>
      </w:rPr>
      <w:t xml:space="preserve">-3202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BF5" w:rsidRDefault="001E6BF5">
      <w:r>
        <w:separator/>
      </w:r>
    </w:p>
  </w:footnote>
  <w:footnote w:type="continuationSeparator" w:id="0">
    <w:p w:rsidR="001E6BF5" w:rsidRDefault="001E6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984" w:rsidRPr="00B47269" w:rsidRDefault="00C832DA" w:rsidP="00811196">
    <w:pPr>
      <w:pStyle w:val="Encabezado"/>
      <w:rPr>
        <w:rFonts w:ascii="Arial" w:hAnsi="Arial" w:cs="Arial"/>
        <w:b/>
        <w:color w:val="000080"/>
      </w:rPr>
    </w:pPr>
    <w:r>
      <w:rPr>
        <w:noProof/>
        <w:lang w:eastAsia="es-SV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914400</wp:posOffset>
              </wp:positionH>
              <wp:positionV relativeFrom="paragraph">
                <wp:posOffset>795020</wp:posOffset>
              </wp:positionV>
              <wp:extent cx="5029200" cy="635"/>
              <wp:effectExtent l="0" t="0" r="19050" b="37465"/>
              <wp:wrapNone/>
              <wp:docPr id="3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2920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EA6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1in;margin-top:62.6pt;width:396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JxRIAIAAD0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"/>
          </w:pict>
        </mc:Fallback>
      </mc:AlternateContent>
    </w:r>
    <w:r>
      <w:rPr>
        <w:noProof/>
        <w:lang w:eastAsia="es-SV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1028700</wp:posOffset>
              </wp:positionH>
              <wp:positionV relativeFrom="paragraph">
                <wp:posOffset>59690</wp:posOffset>
              </wp:positionV>
              <wp:extent cx="4572000" cy="735330"/>
              <wp:effectExtent l="0" t="0" r="0" b="762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735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5984" w:rsidRDefault="00365984" w:rsidP="00811196">
                          <w:pPr>
                            <w:pStyle w:val="Encabezado"/>
                            <w:rPr>
                              <w:rFonts w:ascii="Arial" w:hAnsi="Arial" w:cs="Arial"/>
                              <w:b/>
                              <w:color w:val="000080"/>
                              <w:sz w:val="28"/>
                              <w:szCs w:val="28"/>
                            </w:rPr>
                          </w:pPr>
                          <w:r w:rsidRPr="00811196">
                            <w:rPr>
                              <w:rFonts w:ascii="Arial" w:hAnsi="Arial" w:cs="Arial"/>
                              <w:b/>
                              <w:color w:val="000080"/>
                              <w:sz w:val="28"/>
                              <w:szCs w:val="28"/>
                            </w:rPr>
                            <w:t>INSTITUTO SALVADOREÑO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80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365984" w:rsidRPr="00811196" w:rsidRDefault="00365984" w:rsidP="00811196">
                          <w:pPr>
                            <w:pStyle w:val="Encabezado"/>
                            <w:rPr>
                              <w:rFonts w:ascii="Arial" w:hAnsi="Arial" w:cs="Arial"/>
                              <w:b/>
                              <w:color w:val="00008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80"/>
                              <w:sz w:val="28"/>
                              <w:szCs w:val="28"/>
                            </w:rPr>
                            <w:t xml:space="preserve">DEL SEGURO SOCIAL </w:t>
                          </w:r>
                        </w:p>
                        <w:p w:rsidR="00365984" w:rsidRPr="005E0891" w:rsidRDefault="00365984" w:rsidP="001F3C18">
                          <w:pPr>
                            <w:pStyle w:val="Encabezado"/>
                            <w:rPr>
                              <w:rFonts w:ascii="Franklin Gothic Book" w:hAnsi="Franklin Gothic Book"/>
                              <w:sz w:val="18"/>
                              <w:szCs w:val="18"/>
                            </w:rPr>
                          </w:pPr>
                          <w:r w:rsidRPr="005E0891">
                            <w:rPr>
                              <w:rFonts w:ascii="Franklin Gothic Book" w:hAnsi="Franklin Gothic Book"/>
                              <w:sz w:val="18"/>
                              <w:szCs w:val="18"/>
                            </w:rPr>
                            <w:t>Alameda Juan Pablo II y 39 Avenida Norte</w:t>
                          </w:r>
                        </w:p>
                        <w:p w:rsidR="00365984" w:rsidRPr="005E0891" w:rsidRDefault="00365984" w:rsidP="001F3C18">
                          <w:pPr>
                            <w:pStyle w:val="Encabezado"/>
                            <w:rPr>
                              <w:rFonts w:ascii="Franklin Gothic Book" w:hAnsi="Franklin Gothic Book"/>
                              <w:sz w:val="18"/>
                              <w:szCs w:val="18"/>
                            </w:rPr>
                          </w:pPr>
                          <w:r w:rsidRPr="005E0891">
                            <w:rPr>
                              <w:rFonts w:ascii="Franklin Gothic Book" w:hAnsi="Franklin Gothic Book"/>
                              <w:sz w:val="18"/>
                              <w:szCs w:val="18"/>
                            </w:rPr>
                            <w:t>San Salvador, El Salvador, C.A</w:t>
                          </w:r>
                          <w:r w:rsidRPr="005E0891">
                            <w:rPr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81pt;margin-top:4.7pt;width:5in;height:57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" stroked="f">
              <v:textbox>
                <w:txbxContent>
                  <w:p w:rsidR="00365984" w:rsidRDefault="00365984" w:rsidP="00811196">
                    <w:pPr>
                      <w:pStyle w:val="Encabezado"/>
                      <w:rPr>
                        <w:rFonts w:ascii="Arial" w:hAnsi="Arial" w:cs="Arial"/>
                        <w:b/>
                        <w:color w:val="000080"/>
                        <w:sz w:val="28"/>
                        <w:szCs w:val="28"/>
                      </w:rPr>
                    </w:pPr>
                    <w:r w:rsidRPr="00811196">
                      <w:rPr>
                        <w:rFonts w:ascii="Arial" w:hAnsi="Arial" w:cs="Arial"/>
                        <w:b/>
                        <w:color w:val="000080"/>
                        <w:sz w:val="28"/>
                        <w:szCs w:val="28"/>
                      </w:rPr>
                      <w:t>INSTITUTO SALVADOREÑO</w:t>
                    </w:r>
                    <w:r>
                      <w:rPr>
                        <w:rFonts w:ascii="Arial" w:hAnsi="Arial" w:cs="Arial"/>
                        <w:b/>
                        <w:color w:val="000080"/>
                        <w:sz w:val="28"/>
                        <w:szCs w:val="28"/>
                      </w:rPr>
                      <w:t xml:space="preserve"> </w:t>
                    </w:r>
                  </w:p>
                  <w:p w:rsidR="00365984" w:rsidRPr="00811196" w:rsidRDefault="00365984" w:rsidP="00811196">
                    <w:pPr>
                      <w:pStyle w:val="Encabezado"/>
                      <w:rPr>
                        <w:rFonts w:ascii="Arial" w:hAnsi="Arial" w:cs="Arial"/>
                        <w:b/>
                        <w:color w:val="00008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color w:val="000080"/>
                        <w:sz w:val="28"/>
                        <w:szCs w:val="28"/>
                      </w:rPr>
                      <w:t xml:space="preserve">DEL SEGURO SOCIAL </w:t>
                    </w:r>
                  </w:p>
                  <w:p w:rsidR="00365984" w:rsidRPr="005E0891" w:rsidRDefault="00365984" w:rsidP="001F3C18">
                    <w:pPr>
                      <w:pStyle w:val="Encabezado"/>
                      <w:rPr>
                        <w:rFonts w:ascii="Franklin Gothic Book" w:hAnsi="Franklin Gothic Book"/>
                        <w:sz w:val="18"/>
                        <w:szCs w:val="18"/>
                      </w:rPr>
                    </w:pPr>
                    <w:r w:rsidRPr="005E0891">
                      <w:rPr>
                        <w:rFonts w:ascii="Franklin Gothic Book" w:hAnsi="Franklin Gothic Book"/>
                        <w:sz w:val="18"/>
                        <w:szCs w:val="18"/>
                      </w:rPr>
                      <w:t>Alameda Juan Pablo II y 39 Avenida Norte</w:t>
                    </w:r>
                  </w:p>
                  <w:p w:rsidR="00365984" w:rsidRPr="005E0891" w:rsidRDefault="00365984" w:rsidP="001F3C18">
                    <w:pPr>
                      <w:pStyle w:val="Encabezado"/>
                      <w:rPr>
                        <w:rFonts w:ascii="Franklin Gothic Book" w:hAnsi="Franklin Gothic Book"/>
                        <w:sz w:val="18"/>
                        <w:szCs w:val="18"/>
                      </w:rPr>
                    </w:pPr>
                    <w:r w:rsidRPr="005E0891">
                      <w:rPr>
                        <w:rFonts w:ascii="Franklin Gothic Book" w:hAnsi="Franklin Gothic Book"/>
                        <w:sz w:val="18"/>
                        <w:szCs w:val="18"/>
                      </w:rPr>
                      <w:t>San Salvador, El Salvador, C.A</w:t>
                    </w:r>
                    <w:r w:rsidRPr="005E0891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90644B">
      <w:object w:dxaOrig="4501" w:dyaOrig="49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75pt;height:50.25pt" o:ole="">
          <v:imagedata r:id="rId1" o:title=""/>
        </v:shape>
        <o:OLEObject Type="Embed" ProgID="MSPhotoEd.3" ShapeID="_x0000_i1025" DrawAspect="Content" ObjectID="_1616493659" r:id="rId2"/>
      </w:object>
    </w:r>
    <w:r w:rsidR="00365984" w:rsidRPr="00811196">
      <w:rPr>
        <w:rFonts w:ascii="Arial" w:hAnsi="Arial" w:cs="Arial"/>
        <w:b/>
        <w:color w:val="000080"/>
        <w:sz w:val="32"/>
        <w:szCs w:val="32"/>
      </w:rPr>
      <w:t xml:space="preserve"> </w:t>
    </w:r>
  </w:p>
  <w:p w:rsidR="00365984" w:rsidRPr="00811196" w:rsidRDefault="00365984" w:rsidP="000B403B">
    <w:r>
      <w:t xml:space="preserve">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63B8E"/>
    <w:multiLevelType w:val="hybridMultilevel"/>
    <w:tmpl w:val="5E60E6A0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15AAD"/>
    <w:multiLevelType w:val="hybridMultilevel"/>
    <w:tmpl w:val="A9407852"/>
    <w:lvl w:ilvl="0" w:tplc="B0E035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981"/>
    <w:multiLevelType w:val="hybridMultilevel"/>
    <w:tmpl w:val="E5CEA3C8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261AB"/>
    <w:multiLevelType w:val="hybridMultilevel"/>
    <w:tmpl w:val="0DC476D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44AB1"/>
    <w:multiLevelType w:val="multilevel"/>
    <w:tmpl w:val="7F80D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3640BD4"/>
    <w:multiLevelType w:val="hybridMultilevel"/>
    <w:tmpl w:val="A9C8D470"/>
    <w:lvl w:ilvl="0" w:tplc="08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012E3D"/>
    <w:multiLevelType w:val="hybridMultilevel"/>
    <w:tmpl w:val="1FA095B2"/>
    <w:lvl w:ilvl="0" w:tplc="080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1235A4"/>
    <w:multiLevelType w:val="hybridMultilevel"/>
    <w:tmpl w:val="7EBEA16A"/>
    <w:lvl w:ilvl="0" w:tplc="D034D7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508F6"/>
    <w:multiLevelType w:val="hybridMultilevel"/>
    <w:tmpl w:val="995E1E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87A41C2"/>
    <w:multiLevelType w:val="hybridMultilevel"/>
    <w:tmpl w:val="B77C94C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C02FC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1E7603F"/>
    <w:multiLevelType w:val="hybridMultilevel"/>
    <w:tmpl w:val="FF62F686"/>
    <w:lvl w:ilvl="0" w:tplc="19B474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077787C"/>
    <w:multiLevelType w:val="multilevel"/>
    <w:tmpl w:val="17A0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45A126D"/>
    <w:multiLevelType w:val="hybridMultilevel"/>
    <w:tmpl w:val="E8B6397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F3C24"/>
    <w:multiLevelType w:val="hybridMultilevel"/>
    <w:tmpl w:val="79F4247E"/>
    <w:lvl w:ilvl="0" w:tplc="81E236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05D7F48"/>
    <w:multiLevelType w:val="multilevel"/>
    <w:tmpl w:val="A7A4C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1F22875"/>
    <w:multiLevelType w:val="hybridMultilevel"/>
    <w:tmpl w:val="D4486A00"/>
    <w:lvl w:ilvl="0" w:tplc="70D64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40DF9"/>
    <w:multiLevelType w:val="hybridMultilevel"/>
    <w:tmpl w:val="59C2CEF4"/>
    <w:lvl w:ilvl="0" w:tplc="08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5510882"/>
    <w:multiLevelType w:val="multilevel"/>
    <w:tmpl w:val="49FE1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8D72F27"/>
    <w:multiLevelType w:val="hybridMultilevel"/>
    <w:tmpl w:val="3A22B6A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07A5C"/>
    <w:multiLevelType w:val="hybridMultilevel"/>
    <w:tmpl w:val="D4E8538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0A0B"/>
    <w:multiLevelType w:val="hybridMultilevel"/>
    <w:tmpl w:val="721CFDEE"/>
    <w:lvl w:ilvl="0" w:tplc="045CA67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E1386"/>
    <w:multiLevelType w:val="hybridMultilevel"/>
    <w:tmpl w:val="2D00B8A0"/>
    <w:lvl w:ilvl="0" w:tplc="585C31FC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22" w15:restartNumberingAfterBreak="0">
    <w:nsid w:val="59BB33C9"/>
    <w:multiLevelType w:val="hybridMultilevel"/>
    <w:tmpl w:val="B4686A32"/>
    <w:lvl w:ilvl="0" w:tplc="0C0A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26161AF"/>
    <w:multiLevelType w:val="hybridMultilevel"/>
    <w:tmpl w:val="B4187332"/>
    <w:lvl w:ilvl="0" w:tplc="053E5CBA">
      <w:start w:val="1"/>
      <w:numFmt w:val="decimal"/>
      <w:lvlText w:val="%1-"/>
      <w:lvlJc w:val="left"/>
      <w:pPr>
        <w:tabs>
          <w:tab w:val="num" w:pos="585"/>
        </w:tabs>
        <w:ind w:left="585" w:hanging="405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3AB58B7"/>
    <w:multiLevelType w:val="hybridMultilevel"/>
    <w:tmpl w:val="96141BDA"/>
    <w:lvl w:ilvl="0" w:tplc="7F9C17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4C1DBC"/>
    <w:multiLevelType w:val="hybridMultilevel"/>
    <w:tmpl w:val="5A2A9912"/>
    <w:lvl w:ilvl="0" w:tplc="08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7A73352"/>
    <w:multiLevelType w:val="hybridMultilevel"/>
    <w:tmpl w:val="1F1E03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A452654"/>
    <w:multiLevelType w:val="hybridMultilevel"/>
    <w:tmpl w:val="B5FC1670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4E1471"/>
    <w:multiLevelType w:val="multilevel"/>
    <w:tmpl w:val="E6D03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9587009"/>
    <w:multiLevelType w:val="hybridMultilevel"/>
    <w:tmpl w:val="D75EA7F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ED803AB"/>
    <w:multiLevelType w:val="hybridMultilevel"/>
    <w:tmpl w:val="96F84E0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23"/>
  </w:num>
  <w:num w:numId="3">
    <w:abstractNumId w:val="7"/>
  </w:num>
  <w:num w:numId="4">
    <w:abstractNumId w:val="20"/>
  </w:num>
  <w:num w:numId="5">
    <w:abstractNumId w:val="16"/>
  </w:num>
  <w:num w:numId="6">
    <w:abstractNumId w:val="5"/>
  </w:num>
  <w:num w:numId="7">
    <w:abstractNumId w:val="2"/>
  </w:num>
  <w:num w:numId="8">
    <w:abstractNumId w:val="12"/>
  </w:num>
  <w:num w:numId="9">
    <w:abstractNumId w:val="0"/>
  </w:num>
  <w:num w:numId="10">
    <w:abstractNumId w:val="25"/>
  </w:num>
  <w:num w:numId="11">
    <w:abstractNumId w:val="27"/>
  </w:num>
  <w:num w:numId="12">
    <w:abstractNumId w:val="6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9"/>
  </w:num>
  <w:num w:numId="20">
    <w:abstractNumId w:val="9"/>
  </w:num>
  <w:num w:numId="21">
    <w:abstractNumId w:val="15"/>
  </w:num>
  <w:num w:numId="22">
    <w:abstractNumId w:val="18"/>
  </w:num>
  <w:num w:numId="23">
    <w:abstractNumId w:val="26"/>
  </w:num>
  <w:num w:numId="24">
    <w:abstractNumId w:val="10"/>
  </w:num>
  <w:num w:numId="25">
    <w:abstractNumId w:val="30"/>
  </w:num>
  <w:num w:numId="26">
    <w:abstractNumId w:val="29"/>
  </w:num>
  <w:num w:numId="27">
    <w:abstractNumId w:val="1"/>
  </w:num>
  <w:num w:numId="28">
    <w:abstractNumId w:val="8"/>
  </w:num>
  <w:num w:numId="29">
    <w:abstractNumId w:val="21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8A0"/>
    <w:rsid w:val="000008D8"/>
    <w:rsid w:val="000022D2"/>
    <w:rsid w:val="0000246B"/>
    <w:rsid w:val="000028C1"/>
    <w:rsid w:val="0000384B"/>
    <w:rsid w:val="000043A4"/>
    <w:rsid w:val="000048D1"/>
    <w:rsid w:val="00005F29"/>
    <w:rsid w:val="00006295"/>
    <w:rsid w:val="00006955"/>
    <w:rsid w:val="000073CE"/>
    <w:rsid w:val="000079FA"/>
    <w:rsid w:val="000108A0"/>
    <w:rsid w:val="00011F0B"/>
    <w:rsid w:val="00012223"/>
    <w:rsid w:val="000127E0"/>
    <w:rsid w:val="00012F92"/>
    <w:rsid w:val="0001340C"/>
    <w:rsid w:val="000136B9"/>
    <w:rsid w:val="0001385F"/>
    <w:rsid w:val="00013B9B"/>
    <w:rsid w:val="000141B9"/>
    <w:rsid w:val="00014615"/>
    <w:rsid w:val="00015214"/>
    <w:rsid w:val="00015EB8"/>
    <w:rsid w:val="00016443"/>
    <w:rsid w:val="00016919"/>
    <w:rsid w:val="00017CF7"/>
    <w:rsid w:val="00020467"/>
    <w:rsid w:val="000210F0"/>
    <w:rsid w:val="00022052"/>
    <w:rsid w:val="00023C10"/>
    <w:rsid w:val="000242E7"/>
    <w:rsid w:val="00025166"/>
    <w:rsid w:val="000265A6"/>
    <w:rsid w:val="00026C16"/>
    <w:rsid w:val="000271B9"/>
    <w:rsid w:val="00031287"/>
    <w:rsid w:val="000312BB"/>
    <w:rsid w:val="00031B5C"/>
    <w:rsid w:val="00031D14"/>
    <w:rsid w:val="00032CF6"/>
    <w:rsid w:val="00032FEF"/>
    <w:rsid w:val="000330A6"/>
    <w:rsid w:val="00033640"/>
    <w:rsid w:val="000339FB"/>
    <w:rsid w:val="000348E9"/>
    <w:rsid w:val="00035A7C"/>
    <w:rsid w:val="00035BF7"/>
    <w:rsid w:val="00036A0E"/>
    <w:rsid w:val="0003708E"/>
    <w:rsid w:val="00037CC2"/>
    <w:rsid w:val="000401F7"/>
    <w:rsid w:val="00040310"/>
    <w:rsid w:val="0004071F"/>
    <w:rsid w:val="0004147D"/>
    <w:rsid w:val="00042291"/>
    <w:rsid w:val="0004270D"/>
    <w:rsid w:val="00042DE2"/>
    <w:rsid w:val="00044BF0"/>
    <w:rsid w:val="00045622"/>
    <w:rsid w:val="00045CE4"/>
    <w:rsid w:val="00046556"/>
    <w:rsid w:val="00047BF4"/>
    <w:rsid w:val="00050014"/>
    <w:rsid w:val="00051AFF"/>
    <w:rsid w:val="00051B3B"/>
    <w:rsid w:val="00051F43"/>
    <w:rsid w:val="00052262"/>
    <w:rsid w:val="00053149"/>
    <w:rsid w:val="000533EF"/>
    <w:rsid w:val="0005346B"/>
    <w:rsid w:val="00053C0D"/>
    <w:rsid w:val="00054E2A"/>
    <w:rsid w:val="00054E7C"/>
    <w:rsid w:val="00054FBB"/>
    <w:rsid w:val="00055313"/>
    <w:rsid w:val="00055332"/>
    <w:rsid w:val="00055E94"/>
    <w:rsid w:val="00056B86"/>
    <w:rsid w:val="00056EEF"/>
    <w:rsid w:val="000578BF"/>
    <w:rsid w:val="00060841"/>
    <w:rsid w:val="000609DE"/>
    <w:rsid w:val="00060CF6"/>
    <w:rsid w:val="00060E5A"/>
    <w:rsid w:val="0006119C"/>
    <w:rsid w:val="000614DC"/>
    <w:rsid w:val="00061AC1"/>
    <w:rsid w:val="00061E67"/>
    <w:rsid w:val="00062004"/>
    <w:rsid w:val="00064618"/>
    <w:rsid w:val="00064DCA"/>
    <w:rsid w:val="00064F3E"/>
    <w:rsid w:val="0006511B"/>
    <w:rsid w:val="00066D4D"/>
    <w:rsid w:val="00066D8D"/>
    <w:rsid w:val="00066DF3"/>
    <w:rsid w:val="0006765F"/>
    <w:rsid w:val="00067EC8"/>
    <w:rsid w:val="00070091"/>
    <w:rsid w:val="00071F67"/>
    <w:rsid w:val="00072297"/>
    <w:rsid w:val="00072637"/>
    <w:rsid w:val="00072C26"/>
    <w:rsid w:val="00073D87"/>
    <w:rsid w:val="00074C0E"/>
    <w:rsid w:val="00074CFC"/>
    <w:rsid w:val="00074F57"/>
    <w:rsid w:val="00077408"/>
    <w:rsid w:val="00077596"/>
    <w:rsid w:val="000775C4"/>
    <w:rsid w:val="00080CF3"/>
    <w:rsid w:val="00081F9E"/>
    <w:rsid w:val="000822A6"/>
    <w:rsid w:val="0008373E"/>
    <w:rsid w:val="00083BF8"/>
    <w:rsid w:val="0008404E"/>
    <w:rsid w:val="00084533"/>
    <w:rsid w:val="0008463D"/>
    <w:rsid w:val="00085D80"/>
    <w:rsid w:val="00086E0A"/>
    <w:rsid w:val="00086FCC"/>
    <w:rsid w:val="000872A0"/>
    <w:rsid w:val="00090AEB"/>
    <w:rsid w:val="00090C4D"/>
    <w:rsid w:val="00092F22"/>
    <w:rsid w:val="0009325F"/>
    <w:rsid w:val="0009397C"/>
    <w:rsid w:val="00093C38"/>
    <w:rsid w:val="0009404B"/>
    <w:rsid w:val="00094848"/>
    <w:rsid w:val="000953FE"/>
    <w:rsid w:val="00095EF8"/>
    <w:rsid w:val="00096692"/>
    <w:rsid w:val="00096EB9"/>
    <w:rsid w:val="000A0521"/>
    <w:rsid w:val="000A0B79"/>
    <w:rsid w:val="000A194B"/>
    <w:rsid w:val="000A1D87"/>
    <w:rsid w:val="000A3130"/>
    <w:rsid w:val="000A43A3"/>
    <w:rsid w:val="000A4650"/>
    <w:rsid w:val="000A6850"/>
    <w:rsid w:val="000A7351"/>
    <w:rsid w:val="000A7C2E"/>
    <w:rsid w:val="000B11CA"/>
    <w:rsid w:val="000B171A"/>
    <w:rsid w:val="000B2462"/>
    <w:rsid w:val="000B3247"/>
    <w:rsid w:val="000B369A"/>
    <w:rsid w:val="000B3AEF"/>
    <w:rsid w:val="000B403B"/>
    <w:rsid w:val="000B4434"/>
    <w:rsid w:val="000B5530"/>
    <w:rsid w:val="000B57A8"/>
    <w:rsid w:val="000B7A54"/>
    <w:rsid w:val="000C0833"/>
    <w:rsid w:val="000C20E8"/>
    <w:rsid w:val="000C2AF1"/>
    <w:rsid w:val="000C38D9"/>
    <w:rsid w:val="000C47AA"/>
    <w:rsid w:val="000C4CBC"/>
    <w:rsid w:val="000C636C"/>
    <w:rsid w:val="000C6CBD"/>
    <w:rsid w:val="000D0DEF"/>
    <w:rsid w:val="000D0FC7"/>
    <w:rsid w:val="000D142B"/>
    <w:rsid w:val="000D3D7E"/>
    <w:rsid w:val="000D4981"/>
    <w:rsid w:val="000D6922"/>
    <w:rsid w:val="000D7B2D"/>
    <w:rsid w:val="000E0577"/>
    <w:rsid w:val="000E0AB2"/>
    <w:rsid w:val="000E16EC"/>
    <w:rsid w:val="000E1CEA"/>
    <w:rsid w:val="000E1D78"/>
    <w:rsid w:val="000E1FFF"/>
    <w:rsid w:val="000E2381"/>
    <w:rsid w:val="000E2F22"/>
    <w:rsid w:val="000E3067"/>
    <w:rsid w:val="000E4008"/>
    <w:rsid w:val="000E4A2D"/>
    <w:rsid w:val="000E517D"/>
    <w:rsid w:val="000E56E4"/>
    <w:rsid w:val="000E678A"/>
    <w:rsid w:val="000F00A5"/>
    <w:rsid w:val="000F0C98"/>
    <w:rsid w:val="000F225F"/>
    <w:rsid w:val="000F2F04"/>
    <w:rsid w:val="000F3E36"/>
    <w:rsid w:val="000F4A49"/>
    <w:rsid w:val="000F4E85"/>
    <w:rsid w:val="000F4F8B"/>
    <w:rsid w:val="000F5D01"/>
    <w:rsid w:val="000F5EA7"/>
    <w:rsid w:val="000F6031"/>
    <w:rsid w:val="000F6C8B"/>
    <w:rsid w:val="000F7210"/>
    <w:rsid w:val="000F735C"/>
    <w:rsid w:val="001013C8"/>
    <w:rsid w:val="001022F5"/>
    <w:rsid w:val="0010254E"/>
    <w:rsid w:val="001034A2"/>
    <w:rsid w:val="00104581"/>
    <w:rsid w:val="00104CA1"/>
    <w:rsid w:val="00106CC0"/>
    <w:rsid w:val="0010708B"/>
    <w:rsid w:val="001070BB"/>
    <w:rsid w:val="0011060D"/>
    <w:rsid w:val="001106D3"/>
    <w:rsid w:val="00111AA4"/>
    <w:rsid w:val="00111C10"/>
    <w:rsid w:val="00112218"/>
    <w:rsid w:val="0011242D"/>
    <w:rsid w:val="00112ADF"/>
    <w:rsid w:val="0011346D"/>
    <w:rsid w:val="00113A7A"/>
    <w:rsid w:val="00113CDE"/>
    <w:rsid w:val="001146A3"/>
    <w:rsid w:val="00114FCB"/>
    <w:rsid w:val="00116956"/>
    <w:rsid w:val="0011770F"/>
    <w:rsid w:val="0011792A"/>
    <w:rsid w:val="00117F8E"/>
    <w:rsid w:val="00121CD5"/>
    <w:rsid w:val="00122908"/>
    <w:rsid w:val="00122DFB"/>
    <w:rsid w:val="0012463C"/>
    <w:rsid w:val="00125235"/>
    <w:rsid w:val="00125AC9"/>
    <w:rsid w:val="00126CFA"/>
    <w:rsid w:val="00130F1F"/>
    <w:rsid w:val="001322DF"/>
    <w:rsid w:val="0013369F"/>
    <w:rsid w:val="0013446A"/>
    <w:rsid w:val="0013476E"/>
    <w:rsid w:val="00134962"/>
    <w:rsid w:val="001357F9"/>
    <w:rsid w:val="00135EFC"/>
    <w:rsid w:val="0013651B"/>
    <w:rsid w:val="001369BC"/>
    <w:rsid w:val="00136FE6"/>
    <w:rsid w:val="00140173"/>
    <w:rsid w:val="00142184"/>
    <w:rsid w:val="001427A2"/>
    <w:rsid w:val="00143416"/>
    <w:rsid w:val="001459C4"/>
    <w:rsid w:val="00146CED"/>
    <w:rsid w:val="00146FBB"/>
    <w:rsid w:val="00147F25"/>
    <w:rsid w:val="00150161"/>
    <w:rsid w:val="00150794"/>
    <w:rsid w:val="00152642"/>
    <w:rsid w:val="0015397C"/>
    <w:rsid w:val="00156D5C"/>
    <w:rsid w:val="00160F33"/>
    <w:rsid w:val="00161102"/>
    <w:rsid w:val="001631A1"/>
    <w:rsid w:val="00163BDD"/>
    <w:rsid w:val="00164F07"/>
    <w:rsid w:val="0016544D"/>
    <w:rsid w:val="00166087"/>
    <w:rsid w:val="00166178"/>
    <w:rsid w:val="00170758"/>
    <w:rsid w:val="001711EC"/>
    <w:rsid w:val="001716EB"/>
    <w:rsid w:val="001719CA"/>
    <w:rsid w:val="00172323"/>
    <w:rsid w:val="00173098"/>
    <w:rsid w:val="00173190"/>
    <w:rsid w:val="0017642D"/>
    <w:rsid w:val="00176BBE"/>
    <w:rsid w:val="00177B9F"/>
    <w:rsid w:val="00180C23"/>
    <w:rsid w:val="001812B8"/>
    <w:rsid w:val="00185493"/>
    <w:rsid w:val="001857C3"/>
    <w:rsid w:val="00185B91"/>
    <w:rsid w:val="00186341"/>
    <w:rsid w:val="001866AA"/>
    <w:rsid w:val="00186E4E"/>
    <w:rsid w:val="0018745D"/>
    <w:rsid w:val="0019270C"/>
    <w:rsid w:val="00192BD9"/>
    <w:rsid w:val="00192C20"/>
    <w:rsid w:val="00192F3B"/>
    <w:rsid w:val="00193B7C"/>
    <w:rsid w:val="00193F2C"/>
    <w:rsid w:val="001953CF"/>
    <w:rsid w:val="001A31A8"/>
    <w:rsid w:val="001A3E76"/>
    <w:rsid w:val="001A42F7"/>
    <w:rsid w:val="001A5328"/>
    <w:rsid w:val="001A56C9"/>
    <w:rsid w:val="001A59B8"/>
    <w:rsid w:val="001A5AC1"/>
    <w:rsid w:val="001A5ED5"/>
    <w:rsid w:val="001A6328"/>
    <w:rsid w:val="001A644B"/>
    <w:rsid w:val="001B0BCE"/>
    <w:rsid w:val="001B0D46"/>
    <w:rsid w:val="001B12BC"/>
    <w:rsid w:val="001B334C"/>
    <w:rsid w:val="001B3C62"/>
    <w:rsid w:val="001B4717"/>
    <w:rsid w:val="001B642B"/>
    <w:rsid w:val="001B71ED"/>
    <w:rsid w:val="001B7285"/>
    <w:rsid w:val="001C0AD9"/>
    <w:rsid w:val="001C0E26"/>
    <w:rsid w:val="001C119A"/>
    <w:rsid w:val="001C18DF"/>
    <w:rsid w:val="001C2313"/>
    <w:rsid w:val="001C2BBC"/>
    <w:rsid w:val="001C3A10"/>
    <w:rsid w:val="001C4342"/>
    <w:rsid w:val="001C4646"/>
    <w:rsid w:val="001C4B51"/>
    <w:rsid w:val="001C646D"/>
    <w:rsid w:val="001C659B"/>
    <w:rsid w:val="001C735A"/>
    <w:rsid w:val="001C73B5"/>
    <w:rsid w:val="001C7546"/>
    <w:rsid w:val="001C79B5"/>
    <w:rsid w:val="001C7AF3"/>
    <w:rsid w:val="001D044D"/>
    <w:rsid w:val="001D1653"/>
    <w:rsid w:val="001D253B"/>
    <w:rsid w:val="001D349E"/>
    <w:rsid w:val="001D3FFD"/>
    <w:rsid w:val="001D4870"/>
    <w:rsid w:val="001D527D"/>
    <w:rsid w:val="001D52FF"/>
    <w:rsid w:val="001D54E4"/>
    <w:rsid w:val="001D6BC6"/>
    <w:rsid w:val="001D6E69"/>
    <w:rsid w:val="001D7B95"/>
    <w:rsid w:val="001E000F"/>
    <w:rsid w:val="001E11FD"/>
    <w:rsid w:val="001E1F19"/>
    <w:rsid w:val="001E2727"/>
    <w:rsid w:val="001E28B4"/>
    <w:rsid w:val="001E6686"/>
    <w:rsid w:val="001E6BF5"/>
    <w:rsid w:val="001F00AA"/>
    <w:rsid w:val="001F080D"/>
    <w:rsid w:val="001F0E27"/>
    <w:rsid w:val="001F11C1"/>
    <w:rsid w:val="001F3B10"/>
    <w:rsid w:val="001F3C18"/>
    <w:rsid w:val="001F43EF"/>
    <w:rsid w:val="001F46F2"/>
    <w:rsid w:val="001F48EA"/>
    <w:rsid w:val="001F68FA"/>
    <w:rsid w:val="001F7700"/>
    <w:rsid w:val="002000D6"/>
    <w:rsid w:val="0020144E"/>
    <w:rsid w:val="00201D63"/>
    <w:rsid w:val="002021C9"/>
    <w:rsid w:val="0020313A"/>
    <w:rsid w:val="00203ACD"/>
    <w:rsid w:val="00206FA2"/>
    <w:rsid w:val="002102D1"/>
    <w:rsid w:val="00211DAC"/>
    <w:rsid w:val="002122E1"/>
    <w:rsid w:val="002124FC"/>
    <w:rsid w:val="00212965"/>
    <w:rsid w:val="00212E75"/>
    <w:rsid w:val="0021332C"/>
    <w:rsid w:val="002148FE"/>
    <w:rsid w:val="00214D23"/>
    <w:rsid w:val="0021518B"/>
    <w:rsid w:val="00216B57"/>
    <w:rsid w:val="00217EA4"/>
    <w:rsid w:val="00220801"/>
    <w:rsid w:val="002213B5"/>
    <w:rsid w:val="00221DD0"/>
    <w:rsid w:val="00222068"/>
    <w:rsid w:val="0022222F"/>
    <w:rsid w:val="002236AA"/>
    <w:rsid w:val="00225617"/>
    <w:rsid w:val="00226F60"/>
    <w:rsid w:val="00227BFD"/>
    <w:rsid w:val="00230F09"/>
    <w:rsid w:val="0023177D"/>
    <w:rsid w:val="0023204D"/>
    <w:rsid w:val="00232F4E"/>
    <w:rsid w:val="00233072"/>
    <w:rsid w:val="002333C2"/>
    <w:rsid w:val="00233D35"/>
    <w:rsid w:val="00233F85"/>
    <w:rsid w:val="00234089"/>
    <w:rsid w:val="002344DE"/>
    <w:rsid w:val="0023482D"/>
    <w:rsid w:val="00236213"/>
    <w:rsid w:val="002373F2"/>
    <w:rsid w:val="00237629"/>
    <w:rsid w:val="0023794E"/>
    <w:rsid w:val="00241E70"/>
    <w:rsid w:val="00242A66"/>
    <w:rsid w:val="00244F5F"/>
    <w:rsid w:val="00245E93"/>
    <w:rsid w:val="002468E2"/>
    <w:rsid w:val="00247554"/>
    <w:rsid w:val="002476CC"/>
    <w:rsid w:val="0025000C"/>
    <w:rsid w:val="002522CE"/>
    <w:rsid w:val="00253898"/>
    <w:rsid w:val="0025433B"/>
    <w:rsid w:val="0025442A"/>
    <w:rsid w:val="0025447D"/>
    <w:rsid w:val="00254923"/>
    <w:rsid w:val="002551FC"/>
    <w:rsid w:val="00255444"/>
    <w:rsid w:val="002564A0"/>
    <w:rsid w:val="0025761B"/>
    <w:rsid w:val="00257C03"/>
    <w:rsid w:val="00260A57"/>
    <w:rsid w:val="00261218"/>
    <w:rsid w:val="00261A77"/>
    <w:rsid w:val="002620B6"/>
    <w:rsid w:val="002631C5"/>
    <w:rsid w:val="002631E9"/>
    <w:rsid w:val="00263CBB"/>
    <w:rsid w:val="002663CD"/>
    <w:rsid w:val="00266FDC"/>
    <w:rsid w:val="0026784C"/>
    <w:rsid w:val="00267DD8"/>
    <w:rsid w:val="00270084"/>
    <w:rsid w:val="0027070C"/>
    <w:rsid w:val="002720A9"/>
    <w:rsid w:val="00272FD9"/>
    <w:rsid w:val="002734B1"/>
    <w:rsid w:val="002737B8"/>
    <w:rsid w:val="00273884"/>
    <w:rsid w:val="00273E58"/>
    <w:rsid w:val="00273F41"/>
    <w:rsid w:val="00274971"/>
    <w:rsid w:val="002754C0"/>
    <w:rsid w:val="00276E62"/>
    <w:rsid w:val="002777F2"/>
    <w:rsid w:val="00277B48"/>
    <w:rsid w:val="00280306"/>
    <w:rsid w:val="00280589"/>
    <w:rsid w:val="00281631"/>
    <w:rsid w:val="00281980"/>
    <w:rsid w:val="0028202F"/>
    <w:rsid w:val="00283D76"/>
    <w:rsid w:val="00284034"/>
    <w:rsid w:val="0028704B"/>
    <w:rsid w:val="00287FC1"/>
    <w:rsid w:val="00291561"/>
    <w:rsid w:val="00292764"/>
    <w:rsid w:val="00292DD7"/>
    <w:rsid w:val="002935FC"/>
    <w:rsid w:val="002940BA"/>
    <w:rsid w:val="002964B8"/>
    <w:rsid w:val="00296FBD"/>
    <w:rsid w:val="00297456"/>
    <w:rsid w:val="00297EA2"/>
    <w:rsid w:val="002A08E0"/>
    <w:rsid w:val="002A0A6B"/>
    <w:rsid w:val="002A13F8"/>
    <w:rsid w:val="002A38AB"/>
    <w:rsid w:val="002A55AF"/>
    <w:rsid w:val="002A6388"/>
    <w:rsid w:val="002A6668"/>
    <w:rsid w:val="002A7C3D"/>
    <w:rsid w:val="002B0993"/>
    <w:rsid w:val="002B0AD5"/>
    <w:rsid w:val="002B301F"/>
    <w:rsid w:val="002B3C12"/>
    <w:rsid w:val="002B5419"/>
    <w:rsid w:val="002B6CA9"/>
    <w:rsid w:val="002B7124"/>
    <w:rsid w:val="002B7729"/>
    <w:rsid w:val="002B7A47"/>
    <w:rsid w:val="002B7A72"/>
    <w:rsid w:val="002B7D22"/>
    <w:rsid w:val="002B7D78"/>
    <w:rsid w:val="002C05FC"/>
    <w:rsid w:val="002C303A"/>
    <w:rsid w:val="002C3263"/>
    <w:rsid w:val="002C46C5"/>
    <w:rsid w:val="002C47DB"/>
    <w:rsid w:val="002C5336"/>
    <w:rsid w:val="002C55C5"/>
    <w:rsid w:val="002C567E"/>
    <w:rsid w:val="002C58A5"/>
    <w:rsid w:val="002C58EA"/>
    <w:rsid w:val="002C63EB"/>
    <w:rsid w:val="002C6560"/>
    <w:rsid w:val="002C6C80"/>
    <w:rsid w:val="002D0C7F"/>
    <w:rsid w:val="002D11B2"/>
    <w:rsid w:val="002D1637"/>
    <w:rsid w:val="002D293C"/>
    <w:rsid w:val="002D35DF"/>
    <w:rsid w:val="002D4AB3"/>
    <w:rsid w:val="002D59F8"/>
    <w:rsid w:val="002D67A3"/>
    <w:rsid w:val="002D7FAC"/>
    <w:rsid w:val="002E0747"/>
    <w:rsid w:val="002E0F4F"/>
    <w:rsid w:val="002E1495"/>
    <w:rsid w:val="002E2283"/>
    <w:rsid w:val="002E259F"/>
    <w:rsid w:val="002E377C"/>
    <w:rsid w:val="002E3B4E"/>
    <w:rsid w:val="002E535E"/>
    <w:rsid w:val="002E6645"/>
    <w:rsid w:val="002E74E6"/>
    <w:rsid w:val="002F0B98"/>
    <w:rsid w:val="002F130E"/>
    <w:rsid w:val="002F131F"/>
    <w:rsid w:val="002F237E"/>
    <w:rsid w:val="002F23C7"/>
    <w:rsid w:val="002F290F"/>
    <w:rsid w:val="002F3227"/>
    <w:rsid w:val="002F4932"/>
    <w:rsid w:val="002F4E61"/>
    <w:rsid w:val="002F4E62"/>
    <w:rsid w:val="002F5090"/>
    <w:rsid w:val="002F5A4E"/>
    <w:rsid w:val="002F6452"/>
    <w:rsid w:val="002F69EE"/>
    <w:rsid w:val="0030024D"/>
    <w:rsid w:val="003006B4"/>
    <w:rsid w:val="00301603"/>
    <w:rsid w:val="00303472"/>
    <w:rsid w:val="003034F3"/>
    <w:rsid w:val="00303C2B"/>
    <w:rsid w:val="00304634"/>
    <w:rsid w:val="0030484A"/>
    <w:rsid w:val="00304BF3"/>
    <w:rsid w:val="00305859"/>
    <w:rsid w:val="0030597F"/>
    <w:rsid w:val="003062B2"/>
    <w:rsid w:val="00306748"/>
    <w:rsid w:val="00306CE7"/>
    <w:rsid w:val="003072E8"/>
    <w:rsid w:val="003076E4"/>
    <w:rsid w:val="003104F8"/>
    <w:rsid w:val="00310C79"/>
    <w:rsid w:val="003112A3"/>
    <w:rsid w:val="00311B20"/>
    <w:rsid w:val="00312220"/>
    <w:rsid w:val="003124D5"/>
    <w:rsid w:val="003131A6"/>
    <w:rsid w:val="00313813"/>
    <w:rsid w:val="003144EE"/>
    <w:rsid w:val="00314F20"/>
    <w:rsid w:val="0031577D"/>
    <w:rsid w:val="0031604E"/>
    <w:rsid w:val="0031616A"/>
    <w:rsid w:val="00316C04"/>
    <w:rsid w:val="00316E39"/>
    <w:rsid w:val="00317B5A"/>
    <w:rsid w:val="0032120A"/>
    <w:rsid w:val="0032147F"/>
    <w:rsid w:val="003221BC"/>
    <w:rsid w:val="00324620"/>
    <w:rsid w:val="003249A0"/>
    <w:rsid w:val="00324C9F"/>
    <w:rsid w:val="0032560D"/>
    <w:rsid w:val="00325CCC"/>
    <w:rsid w:val="00325E1E"/>
    <w:rsid w:val="00325FA3"/>
    <w:rsid w:val="003265EB"/>
    <w:rsid w:val="00327204"/>
    <w:rsid w:val="003272E5"/>
    <w:rsid w:val="0033005C"/>
    <w:rsid w:val="00330161"/>
    <w:rsid w:val="00330B42"/>
    <w:rsid w:val="00331CE1"/>
    <w:rsid w:val="00331E1E"/>
    <w:rsid w:val="00331E8B"/>
    <w:rsid w:val="003326EF"/>
    <w:rsid w:val="00332DE8"/>
    <w:rsid w:val="00332DEF"/>
    <w:rsid w:val="003333B2"/>
    <w:rsid w:val="00334DC8"/>
    <w:rsid w:val="00335945"/>
    <w:rsid w:val="00340B54"/>
    <w:rsid w:val="00340D9B"/>
    <w:rsid w:val="00341346"/>
    <w:rsid w:val="0034160E"/>
    <w:rsid w:val="00341699"/>
    <w:rsid w:val="003442D5"/>
    <w:rsid w:val="00345DDD"/>
    <w:rsid w:val="00350122"/>
    <w:rsid w:val="00350C21"/>
    <w:rsid w:val="00350D7E"/>
    <w:rsid w:val="0035199F"/>
    <w:rsid w:val="00354A27"/>
    <w:rsid w:val="00355063"/>
    <w:rsid w:val="00355492"/>
    <w:rsid w:val="00355965"/>
    <w:rsid w:val="00356484"/>
    <w:rsid w:val="00356837"/>
    <w:rsid w:val="003568AF"/>
    <w:rsid w:val="00357B3B"/>
    <w:rsid w:val="00360103"/>
    <w:rsid w:val="00360C37"/>
    <w:rsid w:val="00361478"/>
    <w:rsid w:val="003615BC"/>
    <w:rsid w:val="003616F9"/>
    <w:rsid w:val="00361B6A"/>
    <w:rsid w:val="003622DA"/>
    <w:rsid w:val="0036291F"/>
    <w:rsid w:val="00363879"/>
    <w:rsid w:val="00363E3D"/>
    <w:rsid w:val="00364420"/>
    <w:rsid w:val="003647D4"/>
    <w:rsid w:val="0036525E"/>
    <w:rsid w:val="003653C1"/>
    <w:rsid w:val="00365984"/>
    <w:rsid w:val="00365BB1"/>
    <w:rsid w:val="00366254"/>
    <w:rsid w:val="0036634D"/>
    <w:rsid w:val="0036763D"/>
    <w:rsid w:val="003701AC"/>
    <w:rsid w:val="003703F7"/>
    <w:rsid w:val="00370A05"/>
    <w:rsid w:val="00370E11"/>
    <w:rsid w:val="00371151"/>
    <w:rsid w:val="00372093"/>
    <w:rsid w:val="0037286F"/>
    <w:rsid w:val="00372F31"/>
    <w:rsid w:val="003733D0"/>
    <w:rsid w:val="003737B7"/>
    <w:rsid w:val="0037448F"/>
    <w:rsid w:val="003752CA"/>
    <w:rsid w:val="00376369"/>
    <w:rsid w:val="003808C4"/>
    <w:rsid w:val="00380C78"/>
    <w:rsid w:val="00382989"/>
    <w:rsid w:val="00382E3B"/>
    <w:rsid w:val="003830B6"/>
    <w:rsid w:val="003832E4"/>
    <w:rsid w:val="00384080"/>
    <w:rsid w:val="00384650"/>
    <w:rsid w:val="00387D06"/>
    <w:rsid w:val="00390786"/>
    <w:rsid w:val="00390B95"/>
    <w:rsid w:val="00392971"/>
    <w:rsid w:val="00392A41"/>
    <w:rsid w:val="003954E7"/>
    <w:rsid w:val="00395FF8"/>
    <w:rsid w:val="00396153"/>
    <w:rsid w:val="00396993"/>
    <w:rsid w:val="00397B2C"/>
    <w:rsid w:val="00397EEA"/>
    <w:rsid w:val="003A1370"/>
    <w:rsid w:val="003A2299"/>
    <w:rsid w:val="003A26EC"/>
    <w:rsid w:val="003A2C1D"/>
    <w:rsid w:val="003A2CEB"/>
    <w:rsid w:val="003A2D7C"/>
    <w:rsid w:val="003A2E63"/>
    <w:rsid w:val="003A339A"/>
    <w:rsid w:val="003A3CE5"/>
    <w:rsid w:val="003A3D6D"/>
    <w:rsid w:val="003A433D"/>
    <w:rsid w:val="003A4D42"/>
    <w:rsid w:val="003A5349"/>
    <w:rsid w:val="003A5C7B"/>
    <w:rsid w:val="003A5F57"/>
    <w:rsid w:val="003A6800"/>
    <w:rsid w:val="003A6A7F"/>
    <w:rsid w:val="003A7D63"/>
    <w:rsid w:val="003B0663"/>
    <w:rsid w:val="003B176E"/>
    <w:rsid w:val="003B354D"/>
    <w:rsid w:val="003B3705"/>
    <w:rsid w:val="003B4B67"/>
    <w:rsid w:val="003B51BB"/>
    <w:rsid w:val="003B57AA"/>
    <w:rsid w:val="003B61E3"/>
    <w:rsid w:val="003B6C3F"/>
    <w:rsid w:val="003B7C49"/>
    <w:rsid w:val="003C0141"/>
    <w:rsid w:val="003C01D5"/>
    <w:rsid w:val="003C0972"/>
    <w:rsid w:val="003C13FD"/>
    <w:rsid w:val="003C1E9B"/>
    <w:rsid w:val="003C2B32"/>
    <w:rsid w:val="003C2BA0"/>
    <w:rsid w:val="003C2E2A"/>
    <w:rsid w:val="003C3BFB"/>
    <w:rsid w:val="003C3FDF"/>
    <w:rsid w:val="003C40D3"/>
    <w:rsid w:val="003C60F5"/>
    <w:rsid w:val="003C6925"/>
    <w:rsid w:val="003C74E4"/>
    <w:rsid w:val="003C7EB2"/>
    <w:rsid w:val="003D21B8"/>
    <w:rsid w:val="003D2CF8"/>
    <w:rsid w:val="003D3480"/>
    <w:rsid w:val="003D42A9"/>
    <w:rsid w:val="003D5275"/>
    <w:rsid w:val="003D5EB7"/>
    <w:rsid w:val="003D660D"/>
    <w:rsid w:val="003D681D"/>
    <w:rsid w:val="003D684E"/>
    <w:rsid w:val="003D6B15"/>
    <w:rsid w:val="003D75B5"/>
    <w:rsid w:val="003D761B"/>
    <w:rsid w:val="003D7A6C"/>
    <w:rsid w:val="003D7ACB"/>
    <w:rsid w:val="003E03ED"/>
    <w:rsid w:val="003E08A9"/>
    <w:rsid w:val="003E1092"/>
    <w:rsid w:val="003E2C1F"/>
    <w:rsid w:val="003E2CE9"/>
    <w:rsid w:val="003E2D18"/>
    <w:rsid w:val="003E32D5"/>
    <w:rsid w:val="003E40BF"/>
    <w:rsid w:val="003E5F44"/>
    <w:rsid w:val="003E6081"/>
    <w:rsid w:val="003E65CB"/>
    <w:rsid w:val="003F0E50"/>
    <w:rsid w:val="003F0FC3"/>
    <w:rsid w:val="003F287E"/>
    <w:rsid w:val="003F384A"/>
    <w:rsid w:val="003F4214"/>
    <w:rsid w:val="003F6AF9"/>
    <w:rsid w:val="0040098A"/>
    <w:rsid w:val="00400B07"/>
    <w:rsid w:val="00400DD7"/>
    <w:rsid w:val="00400E3E"/>
    <w:rsid w:val="00400EA6"/>
    <w:rsid w:val="00402B0F"/>
    <w:rsid w:val="004052D7"/>
    <w:rsid w:val="00405323"/>
    <w:rsid w:val="00406030"/>
    <w:rsid w:val="00406A5F"/>
    <w:rsid w:val="00410C9B"/>
    <w:rsid w:val="00411620"/>
    <w:rsid w:val="0041174B"/>
    <w:rsid w:val="00412433"/>
    <w:rsid w:val="00413263"/>
    <w:rsid w:val="004133B9"/>
    <w:rsid w:val="00413597"/>
    <w:rsid w:val="00413BE3"/>
    <w:rsid w:val="00413D17"/>
    <w:rsid w:val="00413DDF"/>
    <w:rsid w:val="00414126"/>
    <w:rsid w:val="00414B0F"/>
    <w:rsid w:val="004150DD"/>
    <w:rsid w:val="00415506"/>
    <w:rsid w:val="00415ED0"/>
    <w:rsid w:val="0041603A"/>
    <w:rsid w:val="00416CD4"/>
    <w:rsid w:val="00417483"/>
    <w:rsid w:val="004206B1"/>
    <w:rsid w:val="0042106E"/>
    <w:rsid w:val="00421332"/>
    <w:rsid w:val="004225D3"/>
    <w:rsid w:val="00422882"/>
    <w:rsid w:val="00422FF6"/>
    <w:rsid w:val="00423006"/>
    <w:rsid w:val="00423054"/>
    <w:rsid w:val="00423455"/>
    <w:rsid w:val="00423787"/>
    <w:rsid w:val="00424ABF"/>
    <w:rsid w:val="0042512B"/>
    <w:rsid w:val="004257B1"/>
    <w:rsid w:val="00425A0D"/>
    <w:rsid w:val="00426574"/>
    <w:rsid w:val="004312E4"/>
    <w:rsid w:val="00431D4E"/>
    <w:rsid w:val="0043244B"/>
    <w:rsid w:val="00432F9A"/>
    <w:rsid w:val="0043512F"/>
    <w:rsid w:val="00437A11"/>
    <w:rsid w:val="00440186"/>
    <w:rsid w:val="0044115E"/>
    <w:rsid w:val="004417D0"/>
    <w:rsid w:val="004417F4"/>
    <w:rsid w:val="0044248A"/>
    <w:rsid w:val="004424B1"/>
    <w:rsid w:val="004425A9"/>
    <w:rsid w:val="00442DDD"/>
    <w:rsid w:val="004437DE"/>
    <w:rsid w:val="00443FD9"/>
    <w:rsid w:val="00445820"/>
    <w:rsid w:val="00445A6E"/>
    <w:rsid w:val="0044714D"/>
    <w:rsid w:val="00450C57"/>
    <w:rsid w:val="00450EB3"/>
    <w:rsid w:val="00450F19"/>
    <w:rsid w:val="0045176B"/>
    <w:rsid w:val="00451EBB"/>
    <w:rsid w:val="0045230E"/>
    <w:rsid w:val="00452EFF"/>
    <w:rsid w:val="0045398E"/>
    <w:rsid w:val="004545F0"/>
    <w:rsid w:val="00454C0B"/>
    <w:rsid w:val="00455243"/>
    <w:rsid w:val="004555F4"/>
    <w:rsid w:val="004600D7"/>
    <w:rsid w:val="00460140"/>
    <w:rsid w:val="00460A16"/>
    <w:rsid w:val="0046102A"/>
    <w:rsid w:val="004614BD"/>
    <w:rsid w:val="00461D7D"/>
    <w:rsid w:val="00462425"/>
    <w:rsid w:val="00463210"/>
    <w:rsid w:val="00463417"/>
    <w:rsid w:val="00463EEA"/>
    <w:rsid w:val="0046458C"/>
    <w:rsid w:val="004657A6"/>
    <w:rsid w:val="00465EB7"/>
    <w:rsid w:val="004660C6"/>
    <w:rsid w:val="00467D01"/>
    <w:rsid w:val="00467E17"/>
    <w:rsid w:val="00467FD5"/>
    <w:rsid w:val="00470109"/>
    <w:rsid w:val="0047021F"/>
    <w:rsid w:val="00470872"/>
    <w:rsid w:val="00470BFA"/>
    <w:rsid w:val="00470DED"/>
    <w:rsid w:val="00470E27"/>
    <w:rsid w:val="00473559"/>
    <w:rsid w:val="00473805"/>
    <w:rsid w:val="00473893"/>
    <w:rsid w:val="00473DCC"/>
    <w:rsid w:val="00474001"/>
    <w:rsid w:val="00474FB0"/>
    <w:rsid w:val="00475AAA"/>
    <w:rsid w:val="00480651"/>
    <w:rsid w:val="00480A24"/>
    <w:rsid w:val="00480C56"/>
    <w:rsid w:val="00481BF9"/>
    <w:rsid w:val="004820F7"/>
    <w:rsid w:val="00482854"/>
    <w:rsid w:val="00482F6E"/>
    <w:rsid w:val="00483481"/>
    <w:rsid w:val="00484493"/>
    <w:rsid w:val="004850B8"/>
    <w:rsid w:val="00485F6E"/>
    <w:rsid w:val="0048612B"/>
    <w:rsid w:val="004866FA"/>
    <w:rsid w:val="00486772"/>
    <w:rsid w:val="00493D71"/>
    <w:rsid w:val="00494B7D"/>
    <w:rsid w:val="00494CE0"/>
    <w:rsid w:val="004950B9"/>
    <w:rsid w:val="004955A3"/>
    <w:rsid w:val="00497099"/>
    <w:rsid w:val="004971D7"/>
    <w:rsid w:val="004A1D3F"/>
    <w:rsid w:val="004A49F0"/>
    <w:rsid w:val="004A66A9"/>
    <w:rsid w:val="004A6730"/>
    <w:rsid w:val="004A67B8"/>
    <w:rsid w:val="004A7C13"/>
    <w:rsid w:val="004B1476"/>
    <w:rsid w:val="004B1E76"/>
    <w:rsid w:val="004B2ABF"/>
    <w:rsid w:val="004B3480"/>
    <w:rsid w:val="004B3D61"/>
    <w:rsid w:val="004B445D"/>
    <w:rsid w:val="004B4ACC"/>
    <w:rsid w:val="004B4F36"/>
    <w:rsid w:val="004B5FC1"/>
    <w:rsid w:val="004B6BBD"/>
    <w:rsid w:val="004B6D81"/>
    <w:rsid w:val="004B6E62"/>
    <w:rsid w:val="004C1D5C"/>
    <w:rsid w:val="004C220F"/>
    <w:rsid w:val="004C30BD"/>
    <w:rsid w:val="004C344D"/>
    <w:rsid w:val="004C4072"/>
    <w:rsid w:val="004C4AF6"/>
    <w:rsid w:val="004C5DD4"/>
    <w:rsid w:val="004C5FBE"/>
    <w:rsid w:val="004C783D"/>
    <w:rsid w:val="004C7A97"/>
    <w:rsid w:val="004D074B"/>
    <w:rsid w:val="004D1022"/>
    <w:rsid w:val="004D2715"/>
    <w:rsid w:val="004D2B95"/>
    <w:rsid w:val="004D2F81"/>
    <w:rsid w:val="004D3D15"/>
    <w:rsid w:val="004D4EE4"/>
    <w:rsid w:val="004D52A3"/>
    <w:rsid w:val="004D619A"/>
    <w:rsid w:val="004D63C0"/>
    <w:rsid w:val="004D7723"/>
    <w:rsid w:val="004E07F5"/>
    <w:rsid w:val="004E12E4"/>
    <w:rsid w:val="004E1EB9"/>
    <w:rsid w:val="004E1FF1"/>
    <w:rsid w:val="004E2F5C"/>
    <w:rsid w:val="004E40DD"/>
    <w:rsid w:val="004E43B4"/>
    <w:rsid w:val="004E45E0"/>
    <w:rsid w:val="004E47C2"/>
    <w:rsid w:val="004E4AFF"/>
    <w:rsid w:val="004E5219"/>
    <w:rsid w:val="004E5580"/>
    <w:rsid w:val="004E799F"/>
    <w:rsid w:val="004F080A"/>
    <w:rsid w:val="004F0F29"/>
    <w:rsid w:val="004F1F53"/>
    <w:rsid w:val="004F298D"/>
    <w:rsid w:val="004F2A41"/>
    <w:rsid w:val="004F3571"/>
    <w:rsid w:val="004F3B32"/>
    <w:rsid w:val="004F47A8"/>
    <w:rsid w:val="004F4B9C"/>
    <w:rsid w:val="004F5E9F"/>
    <w:rsid w:val="004F6997"/>
    <w:rsid w:val="004F7CAD"/>
    <w:rsid w:val="0050059A"/>
    <w:rsid w:val="005033BF"/>
    <w:rsid w:val="005039F9"/>
    <w:rsid w:val="00503BD3"/>
    <w:rsid w:val="0050458A"/>
    <w:rsid w:val="0050525D"/>
    <w:rsid w:val="005070F4"/>
    <w:rsid w:val="00507329"/>
    <w:rsid w:val="005107DE"/>
    <w:rsid w:val="00510A02"/>
    <w:rsid w:val="005117B5"/>
    <w:rsid w:val="00511BB2"/>
    <w:rsid w:val="00511D79"/>
    <w:rsid w:val="00513342"/>
    <w:rsid w:val="00513D3C"/>
    <w:rsid w:val="00513FB2"/>
    <w:rsid w:val="005147A5"/>
    <w:rsid w:val="00514B49"/>
    <w:rsid w:val="00514CCA"/>
    <w:rsid w:val="00517046"/>
    <w:rsid w:val="00520B92"/>
    <w:rsid w:val="00520DAF"/>
    <w:rsid w:val="00521928"/>
    <w:rsid w:val="00521A41"/>
    <w:rsid w:val="00522F89"/>
    <w:rsid w:val="005233E7"/>
    <w:rsid w:val="00524357"/>
    <w:rsid w:val="00524DF9"/>
    <w:rsid w:val="00525616"/>
    <w:rsid w:val="00525B58"/>
    <w:rsid w:val="00527ADC"/>
    <w:rsid w:val="00530579"/>
    <w:rsid w:val="0053095B"/>
    <w:rsid w:val="00532F0F"/>
    <w:rsid w:val="00534F1D"/>
    <w:rsid w:val="00534F64"/>
    <w:rsid w:val="0053723B"/>
    <w:rsid w:val="00540849"/>
    <w:rsid w:val="00541111"/>
    <w:rsid w:val="005418C6"/>
    <w:rsid w:val="00541D1F"/>
    <w:rsid w:val="00542D1A"/>
    <w:rsid w:val="00542D84"/>
    <w:rsid w:val="00543326"/>
    <w:rsid w:val="00543645"/>
    <w:rsid w:val="00544BB8"/>
    <w:rsid w:val="00544BC0"/>
    <w:rsid w:val="0054511D"/>
    <w:rsid w:val="00545159"/>
    <w:rsid w:val="00546D4D"/>
    <w:rsid w:val="005516F7"/>
    <w:rsid w:val="005518F9"/>
    <w:rsid w:val="00551928"/>
    <w:rsid w:val="0055338D"/>
    <w:rsid w:val="00553448"/>
    <w:rsid w:val="00553B5F"/>
    <w:rsid w:val="005555E8"/>
    <w:rsid w:val="00555E18"/>
    <w:rsid w:val="00556278"/>
    <w:rsid w:val="00556301"/>
    <w:rsid w:val="0055702E"/>
    <w:rsid w:val="005608A8"/>
    <w:rsid w:val="00563074"/>
    <w:rsid w:val="00563982"/>
    <w:rsid w:val="00564177"/>
    <w:rsid w:val="00564A3C"/>
    <w:rsid w:val="00564BC5"/>
    <w:rsid w:val="00564C98"/>
    <w:rsid w:val="00565487"/>
    <w:rsid w:val="00566274"/>
    <w:rsid w:val="00566A98"/>
    <w:rsid w:val="00566D65"/>
    <w:rsid w:val="00567002"/>
    <w:rsid w:val="0056787B"/>
    <w:rsid w:val="00570BDD"/>
    <w:rsid w:val="00570D97"/>
    <w:rsid w:val="00570E23"/>
    <w:rsid w:val="00571713"/>
    <w:rsid w:val="0057285C"/>
    <w:rsid w:val="00572A8F"/>
    <w:rsid w:val="00573F78"/>
    <w:rsid w:val="0057460E"/>
    <w:rsid w:val="00575CCE"/>
    <w:rsid w:val="00577B8F"/>
    <w:rsid w:val="005800BA"/>
    <w:rsid w:val="00581F0B"/>
    <w:rsid w:val="005821B7"/>
    <w:rsid w:val="00582AAA"/>
    <w:rsid w:val="00582EE1"/>
    <w:rsid w:val="005832E0"/>
    <w:rsid w:val="00584174"/>
    <w:rsid w:val="00584BDB"/>
    <w:rsid w:val="00584FB1"/>
    <w:rsid w:val="00585180"/>
    <w:rsid w:val="0058528B"/>
    <w:rsid w:val="00585892"/>
    <w:rsid w:val="00586306"/>
    <w:rsid w:val="00586AF7"/>
    <w:rsid w:val="00586CC3"/>
    <w:rsid w:val="00586FBE"/>
    <w:rsid w:val="005872E4"/>
    <w:rsid w:val="00590425"/>
    <w:rsid w:val="005914C9"/>
    <w:rsid w:val="005924CF"/>
    <w:rsid w:val="005929ED"/>
    <w:rsid w:val="00593401"/>
    <w:rsid w:val="00593E0E"/>
    <w:rsid w:val="00593EEC"/>
    <w:rsid w:val="00595C6B"/>
    <w:rsid w:val="00596A06"/>
    <w:rsid w:val="005977A2"/>
    <w:rsid w:val="0059789B"/>
    <w:rsid w:val="00597B8A"/>
    <w:rsid w:val="005A0B2C"/>
    <w:rsid w:val="005A0C56"/>
    <w:rsid w:val="005A248E"/>
    <w:rsid w:val="005A40FC"/>
    <w:rsid w:val="005A4DA8"/>
    <w:rsid w:val="005A4DD3"/>
    <w:rsid w:val="005A4FD3"/>
    <w:rsid w:val="005A510A"/>
    <w:rsid w:val="005A5E27"/>
    <w:rsid w:val="005A683F"/>
    <w:rsid w:val="005A73EB"/>
    <w:rsid w:val="005A77E1"/>
    <w:rsid w:val="005A7860"/>
    <w:rsid w:val="005A7A0C"/>
    <w:rsid w:val="005B058E"/>
    <w:rsid w:val="005B0775"/>
    <w:rsid w:val="005B086C"/>
    <w:rsid w:val="005B1784"/>
    <w:rsid w:val="005B227A"/>
    <w:rsid w:val="005B43B5"/>
    <w:rsid w:val="005B57C3"/>
    <w:rsid w:val="005B690F"/>
    <w:rsid w:val="005B71B5"/>
    <w:rsid w:val="005B7861"/>
    <w:rsid w:val="005B7E08"/>
    <w:rsid w:val="005C079B"/>
    <w:rsid w:val="005C1FB1"/>
    <w:rsid w:val="005C2A65"/>
    <w:rsid w:val="005C42BC"/>
    <w:rsid w:val="005C4E1C"/>
    <w:rsid w:val="005C5548"/>
    <w:rsid w:val="005C59BF"/>
    <w:rsid w:val="005C683B"/>
    <w:rsid w:val="005C7104"/>
    <w:rsid w:val="005C75ED"/>
    <w:rsid w:val="005D05FB"/>
    <w:rsid w:val="005D113D"/>
    <w:rsid w:val="005D1971"/>
    <w:rsid w:val="005D3835"/>
    <w:rsid w:val="005D4364"/>
    <w:rsid w:val="005D4879"/>
    <w:rsid w:val="005D5EEA"/>
    <w:rsid w:val="005D6478"/>
    <w:rsid w:val="005D69C6"/>
    <w:rsid w:val="005D6D3A"/>
    <w:rsid w:val="005D70AB"/>
    <w:rsid w:val="005D7127"/>
    <w:rsid w:val="005D7646"/>
    <w:rsid w:val="005E007A"/>
    <w:rsid w:val="005E0891"/>
    <w:rsid w:val="005E09BC"/>
    <w:rsid w:val="005E11DE"/>
    <w:rsid w:val="005E1D40"/>
    <w:rsid w:val="005E23C7"/>
    <w:rsid w:val="005E2B60"/>
    <w:rsid w:val="005E37B3"/>
    <w:rsid w:val="005E399D"/>
    <w:rsid w:val="005E3A7A"/>
    <w:rsid w:val="005E4E26"/>
    <w:rsid w:val="005E55EF"/>
    <w:rsid w:val="005E581B"/>
    <w:rsid w:val="005E5ACA"/>
    <w:rsid w:val="005E62E8"/>
    <w:rsid w:val="005E6EC1"/>
    <w:rsid w:val="005E71A3"/>
    <w:rsid w:val="005E7226"/>
    <w:rsid w:val="005E76D4"/>
    <w:rsid w:val="005E7E04"/>
    <w:rsid w:val="005F0160"/>
    <w:rsid w:val="005F1D79"/>
    <w:rsid w:val="005F337B"/>
    <w:rsid w:val="005F3B37"/>
    <w:rsid w:val="005F4E97"/>
    <w:rsid w:val="005F5150"/>
    <w:rsid w:val="005F539E"/>
    <w:rsid w:val="005F53D6"/>
    <w:rsid w:val="005F5E8E"/>
    <w:rsid w:val="005F5F9B"/>
    <w:rsid w:val="005F6103"/>
    <w:rsid w:val="005F6D8D"/>
    <w:rsid w:val="005F71F9"/>
    <w:rsid w:val="005F7961"/>
    <w:rsid w:val="005F7CD6"/>
    <w:rsid w:val="0060059A"/>
    <w:rsid w:val="006006D0"/>
    <w:rsid w:val="00601762"/>
    <w:rsid w:val="00602BEF"/>
    <w:rsid w:val="00603A75"/>
    <w:rsid w:val="00604014"/>
    <w:rsid w:val="00604BA7"/>
    <w:rsid w:val="00604FC3"/>
    <w:rsid w:val="00605E4B"/>
    <w:rsid w:val="00606DBD"/>
    <w:rsid w:val="00607A97"/>
    <w:rsid w:val="0061005B"/>
    <w:rsid w:val="006106D1"/>
    <w:rsid w:val="00610B44"/>
    <w:rsid w:val="00610FD7"/>
    <w:rsid w:val="00612E59"/>
    <w:rsid w:val="00613283"/>
    <w:rsid w:val="00613462"/>
    <w:rsid w:val="006134D7"/>
    <w:rsid w:val="0061378B"/>
    <w:rsid w:val="00614AD8"/>
    <w:rsid w:val="00614E65"/>
    <w:rsid w:val="00615EEB"/>
    <w:rsid w:val="006165B7"/>
    <w:rsid w:val="006166C8"/>
    <w:rsid w:val="00616AA5"/>
    <w:rsid w:val="00620308"/>
    <w:rsid w:val="00620738"/>
    <w:rsid w:val="006211A2"/>
    <w:rsid w:val="00621445"/>
    <w:rsid w:val="00621A84"/>
    <w:rsid w:val="006222D1"/>
    <w:rsid w:val="00622928"/>
    <w:rsid w:val="00622C2A"/>
    <w:rsid w:val="00623509"/>
    <w:rsid w:val="0062372C"/>
    <w:rsid w:val="0062388D"/>
    <w:rsid w:val="0062449F"/>
    <w:rsid w:val="00624547"/>
    <w:rsid w:val="00625BC4"/>
    <w:rsid w:val="00625F20"/>
    <w:rsid w:val="00625F59"/>
    <w:rsid w:val="006269D2"/>
    <w:rsid w:val="00627100"/>
    <w:rsid w:val="0063067C"/>
    <w:rsid w:val="00630C91"/>
    <w:rsid w:val="00631404"/>
    <w:rsid w:val="00631E7D"/>
    <w:rsid w:val="00632B6F"/>
    <w:rsid w:val="00635214"/>
    <w:rsid w:val="0063586B"/>
    <w:rsid w:val="00636361"/>
    <w:rsid w:val="006378B4"/>
    <w:rsid w:val="00637CFF"/>
    <w:rsid w:val="006404B1"/>
    <w:rsid w:val="006407D8"/>
    <w:rsid w:val="00641075"/>
    <w:rsid w:val="006422C7"/>
    <w:rsid w:val="00642F3B"/>
    <w:rsid w:val="0064356A"/>
    <w:rsid w:val="00643AF6"/>
    <w:rsid w:val="00643E04"/>
    <w:rsid w:val="00644375"/>
    <w:rsid w:val="006459E1"/>
    <w:rsid w:val="006463A3"/>
    <w:rsid w:val="00647038"/>
    <w:rsid w:val="0064798F"/>
    <w:rsid w:val="00650951"/>
    <w:rsid w:val="00651D20"/>
    <w:rsid w:val="00653838"/>
    <w:rsid w:val="00653FF3"/>
    <w:rsid w:val="00655AA5"/>
    <w:rsid w:val="00656008"/>
    <w:rsid w:val="00657B3D"/>
    <w:rsid w:val="00657E4E"/>
    <w:rsid w:val="00661627"/>
    <w:rsid w:val="0066196C"/>
    <w:rsid w:val="00661F20"/>
    <w:rsid w:val="006636B3"/>
    <w:rsid w:val="006647A2"/>
    <w:rsid w:val="006649CB"/>
    <w:rsid w:val="00664CC9"/>
    <w:rsid w:val="00664FD2"/>
    <w:rsid w:val="00665600"/>
    <w:rsid w:val="0066602B"/>
    <w:rsid w:val="00666679"/>
    <w:rsid w:val="00666A7C"/>
    <w:rsid w:val="00666EAB"/>
    <w:rsid w:val="00666FB1"/>
    <w:rsid w:val="00667B84"/>
    <w:rsid w:val="00670AB8"/>
    <w:rsid w:val="00672458"/>
    <w:rsid w:val="00672D50"/>
    <w:rsid w:val="006730CE"/>
    <w:rsid w:val="006731D8"/>
    <w:rsid w:val="0067501F"/>
    <w:rsid w:val="0067627C"/>
    <w:rsid w:val="006763D5"/>
    <w:rsid w:val="00676524"/>
    <w:rsid w:val="00676CD5"/>
    <w:rsid w:val="0067751C"/>
    <w:rsid w:val="00677D05"/>
    <w:rsid w:val="0068027F"/>
    <w:rsid w:val="00680719"/>
    <w:rsid w:val="00681DF6"/>
    <w:rsid w:val="00682E04"/>
    <w:rsid w:val="00683031"/>
    <w:rsid w:val="00684272"/>
    <w:rsid w:val="0068436B"/>
    <w:rsid w:val="006847FE"/>
    <w:rsid w:val="00685CF1"/>
    <w:rsid w:val="006865A6"/>
    <w:rsid w:val="006872C1"/>
    <w:rsid w:val="00690D83"/>
    <w:rsid w:val="0069119C"/>
    <w:rsid w:val="006916B8"/>
    <w:rsid w:val="006918B1"/>
    <w:rsid w:val="00691BD3"/>
    <w:rsid w:val="00692587"/>
    <w:rsid w:val="00693066"/>
    <w:rsid w:val="006931F9"/>
    <w:rsid w:val="00693C78"/>
    <w:rsid w:val="00693CB4"/>
    <w:rsid w:val="00693D16"/>
    <w:rsid w:val="00694557"/>
    <w:rsid w:val="0069522E"/>
    <w:rsid w:val="006952A2"/>
    <w:rsid w:val="00695697"/>
    <w:rsid w:val="006961AC"/>
    <w:rsid w:val="00697B48"/>
    <w:rsid w:val="00697D84"/>
    <w:rsid w:val="006A183B"/>
    <w:rsid w:val="006A3ED4"/>
    <w:rsid w:val="006A49AC"/>
    <w:rsid w:val="006A4F81"/>
    <w:rsid w:val="006A6917"/>
    <w:rsid w:val="006A784D"/>
    <w:rsid w:val="006B0243"/>
    <w:rsid w:val="006B15B1"/>
    <w:rsid w:val="006B37E2"/>
    <w:rsid w:val="006B3C8A"/>
    <w:rsid w:val="006B427F"/>
    <w:rsid w:val="006B4529"/>
    <w:rsid w:val="006B4F04"/>
    <w:rsid w:val="006B5929"/>
    <w:rsid w:val="006B5A02"/>
    <w:rsid w:val="006C0692"/>
    <w:rsid w:val="006C0CC1"/>
    <w:rsid w:val="006C318C"/>
    <w:rsid w:val="006C393D"/>
    <w:rsid w:val="006C4968"/>
    <w:rsid w:val="006C4C43"/>
    <w:rsid w:val="006C55AE"/>
    <w:rsid w:val="006C6AA6"/>
    <w:rsid w:val="006C78F2"/>
    <w:rsid w:val="006C7A93"/>
    <w:rsid w:val="006D0133"/>
    <w:rsid w:val="006D0737"/>
    <w:rsid w:val="006D0F51"/>
    <w:rsid w:val="006D106D"/>
    <w:rsid w:val="006D22E8"/>
    <w:rsid w:val="006D2C63"/>
    <w:rsid w:val="006D2E0B"/>
    <w:rsid w:val="006D5FC9"/>
    <w:rsid w:val="006D730E"/>
    <w:rsid w:val="006D755B"/>
    <w:rsid w:val="006D762C"/>
    <w:rsid w:val="006D7931"/>
    <w:rsid w:val="006E0E8A"/>
    <w:rsid w:val="006E10BF"/>
    <w:rsid w:val="006E1E94"/>
    <w:rsid w:val="006E1FDD"/>
    <w:rsid w:val="006E33C6"/>
    <w:rsid w:val="006E4720"/>
    <w:rsid w:val="006E4F95"/>
    <w:rsid w:val="006E502F"/>
    <w:rsid w:val="006E68F7"/>
    <w:rsid w:val="006E7A03"/>
    <w:rsid w:val="006F3B27"/>
    <w:rsid w:val="006F44CB"/>
    <w:rsid w:val="006F5648"/>
    <w:rsid w:val="006F630F"/>
    <w:rsid w:val="006F6554"/>
    <w:rsid w:val="006F6814"/>
    <w:rsid w:val="006F747D"/>
    <w:rsid w:val="006F798D"/>
    <w:rsid w:val="006F79C1"/>
    <w:rsid w:val="006F7B6C"/>
    <w:rsid w:val="00700E76"/>
    <w:rsid w:val="00701F85"/>
    <w:rsid w:val="00703E4E"/>
    <w:rsid w:val="0070508A"/>
    <w:rsid w:val="007058B1"/>
    <w:rsid w:val="00706227"/>
    <w:rsid w:val="007065A0"/>
    <w:rsid w:val="00706F46"/>
    <w:rsid w:val="00707DE5"/>
    <w:rsid w:val="0071040B"/>
    <w:rsid w:val="0071081E"/>
    <w:rsid w:val="0071198E"/>
    <w:rsid w:val="00711AFA"/>
    <w:rsid w:val="00711E68"/>
    <w:rsid w:val="007123AF"/>
    <w:rsid w:val="00712F71"/>
    <w:rsid w:val="0071353C"/>
    <w:rsid w:val="00714F53"/>
    <w:rsid w:val="00714FDE"/>
    <w:rsid w:val="007151F2"/>
    <w:rsid w:val="0071536D"/>
    <w:rsid w:val="0071672E"/>
    <w:rsid w:val="00722F24"/>
    <w:rsid w:val="0072339B"/>
    <w:rsid w:val="007259F4"/>
    <w:rsid w:val="00725B21"/>
    <w:rsid w:val="00725CF9"/>
    <w:rsid w:val="00726454"/>
    <w:rsid w:val="00727134"/>
    <w:rsid w:val="0072766C"/>
    <w:rsid w:val="00727AD0"/>
    <w:rsid w:val="0073138D"/>
    <w:rsid w:val="00731807"/>
    <w:rsid w:val="00731FD2"/>
    <w:rsid w:val="007339F5"/>
    <w:rsid w:val="0073449F"/>
    <w:rsid w:val="0073665B"/>
    <w:rsid w:val="007372D7"/>
    <w:rsid w:val="0073767A"/>
    <w:rsid w:val="00737A1A"/>
    <w:rsid w:val="00740AAB"/>
    <w:rsid w:val="007422C5"/>
    <w:rsid w:val="007423C0"/>
    <w:rsid w:val="007427DC"/>
    <w:rsid w:val="00742DFB"/>
    <w:rsid w:val="007434A7"/>
    <w:rsid w:val="00743909"/>
    <w:rsid w:val="00745251"/>
    <w:rsid w:val="007471A5"/>
    <w:rsid w:val="00750691"/>
    <w:rsid w:val="007507EA"/>
    <w:rsid w:val="00750983"/>
    <w:rsid w:val="00751F9F"/>
    <w:rsid w:val="007521B1"/>
    <w:rsid w:val="007536E2"/>
    <w:rsid w:val="007538CF"/>
    <w:rsid w:val="0075487F"/>
    <w:rsid w:val="007555C6"/>
    <w:rsid w:val="0075692F"/>
    <w:rsid w:val="007569F7"/>
    <w:rsid w:val="00756F76"/>
    <w:rsid w:val="00757204"/>
    <w:rsid w:val="00757542"/>
    <w:rsid w:val="0076137D"/>
    <w:rsid w:val="0076182C"/>
    <w:rsid w:val="007622A3"/>
    <w:rsid w:val="0076377C"/>
    <w:rsid w:val="00763E9A"/>
    <w:rsid w:val="00764D78"/>
    <w:rsid w:val="00765A72"/>
    <w:rsid w:val="0076611C"/>
    <w:rsid w:val="00766C8A"/>
    <w:rsid w:val="00767634"/>
    <w:rsid w:val="00767674"/>
    <w:rsid w:val="00767EDD"/>
    <w:rsid w:val="007719A9"/>
    <w:rsid w:val="007726AB"/>
    <w:rsid w:val="00772810"/>
    <w:rsid w:val="00772E84"/>
    <w:rsid w:val="00773499"/>
    <w:rsid w:val="00773878"/>
    <w:rsid w:val="00774F71"/>
    <w:rsid w:val="00775163"/>
    <w:rsid w:val="00776047"/>
    <w:rsid w:val="00776E89"/>
    <w:rsid w:val="00781004"/>
    <w:rsid w:val="0078125F"/>
    <w:rsid w:val="007816E5"/>
    <w:rsid w:val="007819C3"/>
    <w:rsid w:val="00781F4B"/>
    <w:rsid w:val="00782A14"/>
    <w:rsid w:val="00782F88"/>
    <w:rsid w:val="007835A5"/>
    <w:rsid w:val="00783BD9"/>
    <w:rsid w:val="00783D69"/>
    <w:rsid w:val="0078441B"/>
    <w:rsid w:val="00786957"/>
    <w:rsid w:val="00786C1D"/>
    <w:rsid w:val="007877A4"/>
    <w:rsid w:val="00791177"/>
    <w:rsid w:val="00792B21"/>
    <w:rsid w:val="00793764"/>
    <w:rsid w:val="00794428"/>
    <w:rsid w:val="0079598B"/>
    <w:rsid w:val="00795BD3"/>
    <w:rsid w:val="00797092"/>
    <w:rsid w:val="007A006C"/>
    <w:rsid w:val="007A0347"/>
    <w:rsid w:val="007A0878"/>
    <w:rsid w:val="007A2C6A"/>
    <w:rsid w:val="007A3A92"/>
    <w:rsid w:val="007A46E8"/>
    <w:rsid w:val="007A63A0"/>
    <w:rsid w:val="007A650E"/>
    <w:rsid w:val="007A65A3"/>
    <w:rsid w:val="007B01C5"/>
    <w:rsid w:val="007B1F64"/>
    <w:rsid w:val="007B2963"/>
    <w:rsid w:val="007B306E"/>
    <w:rsid w:val="007B3192"/>
    <w:rsid w:val="007B3CBA"/>
    <w:rsid w:val="007B4B64"/>
    <w:rsid w:val="007B4F31"/>
    <w:rsid w:val="007B62F6"/>
    <w:rsid w:val="007B7B13"/>
    <w:rsid w:val="007C123E"/>
    <w:rsid w:val="007C165D"/>
    <w:rsid w:val="007C2232"/>
    <w:rsid w:val="007C3332"/>
    <w:rsid w:val="007C3731"/>
    <w:rsid w:val="007C3D62"/>
    <w:rsid w:val="007C4266"/>
    <w:rsid w:val="007C4281"/>
    <w:rsid w:val="007C42CB"/>
    <w:rsid w:val="007C5BF4"/>
    <w:rsid w:val="007C6A1E"/>
    <w:rsid w:val="007D0535"/>
    <w:rsid w:val="007D1B43"/>
    <w:rsid w:val="007D1D33"/>
    <w:rsid w:val="007D1FC8"/>
    <w:rsid w:val="007D2512"/>
    <w:rsid w:val="007D27D0"/>
    <w:rsid w:val="007D348B"/>
    <w:rsid w:val="007D3E8D"/>
    <w:rsid w:val="007D45A1"/>
    <w:rsid w:val="007D4BDF"/>
    <w:rsid w:val="007D5541"/>
    <w:rsid w:val="007D5592"/>
    <w:rsid w:val="007D56D3"/>
    <w:rsid w:val="007D5E88"/>
    <w:rsid w:val="007D5F68"/>
    <w:rsid w:val="007D7186"/>
    <w:rsid w:val="007D781C"/>
    <w:rsid w:val="007E2DE4"/>
    <w:rsid w:val="007E334D"/>
    <w:rsid w:val="007E3DE6"/>
    <w:rsid w:val="007E44B9"/>
    <w:rsid w:val="007E4E30"/>
    <w:rsid w:val="007E516B"/>
    <w:rsid w:val="007E6CD9"/>
    <w:rsid w:val="007E724D"/>
    <w:rsid w:val="007F015F"/>
    <w:rsid w:val="007F10EF"/>
    <w:rsid w:val="007F1ACB"/>
    <w:rsid w:val="007F26DF"/>
    <w:rsid w:val="007F2EB6"/>
    <w:rsid w:val="007F48A4"/>
    <w:rsid w:val="007F51A9"/>
    <w:rsid w:val="007F613C"/>
    <w:rsid w:val="007F6810"/>
    <w:rsid w:val="007F7594"/>
    <w:rsid w:val="007F7B69"/>
    <w:rsid w:val="007F7DB2"/>
    <w:rsid w:val="00800522"/>
    <w:rsid w:val="00800900"/>
    <w:rsid w:val="008021D5"/>
    <w:rsid w:val="008022E2"/>
    <w:rsid w:val="008036BA"/>
    <w:rsid w:val="00803F1D"/>
    <w:rsid w:val="008044B7"/>
    <w:rsid w:val="008050D5"/>
    <w:rsid w:val="0080590F"/>
    <w:rsid w:val="0080636E"/>
    <w:rsid w:val="008074DA"/>
    <w:rsid w:val="0080792F"/>
    <w:rsid w:val="00807981"/>
    <w:rsid w:val="0080799D"/>
    <w:rsid w:val="00811196"/>
    <w:rsid w:val="008119D7"/>
    <w:rsid w:val="0081260D"/>
    <w:rsid w:val="0081265C"/>
    <w:rsid w:val="00812CCD"/>
    <w:rsid w:val="00813337"/>
    <w:rsid w:val="00814215"/>
    <w:rsid w:val="0081434F"/>
    <w:rsid w:val="00815BA8"/>
    <w:rsid w:val="00815D27"/>
    <w:rsid w:val="00816668"/>
    <w:rsid w:val="00816F1B"/>
    <w:rsid w:val="0081707B"/>
    <w:rsid w:val="008205EE"/>
    <w:rsid w:val="0082146A"/>
    <w:rsid w:val="00824580"/>
    <w:rsid w:val="00824BCD"/>
    <w:rsid w:val="00824C20"/>
    <w:rsid w:val="00824E9C"/>
    <w:rsid w:val="00825731"/>
    <w:rsid w:val="0082600A"/>
    <w:rsid w:val="00826C31"/>
    <w:rsid w:val="008305D3"/>
    <w:rsid w:val="00830966"/>
    <w:rsid w:val="0083223A"/>
    <w:rsid w:val="00834D12"/>
    <w:rsid w:val="00835224"/>
    <w:rsid w:val="00836F38"/>
    <w:rsid w:val="00837E3E"/>
    <w:rsid w:val="00840D42"/>
    <w:rsid w:val="00840E25"/>
    <w:rsid w:val="008414A8"/>
    <w:rsid w:val="008415D4"/>
    <w:rsid w:val="008434C3"/>
    <w:rsid w:val="00843A16"/>
    <w:rsid w:val="00843EB1"/>
    <w:rsid w:val="00844168"/>
    <w:rsid w:val="008446B0"/>
    <w:rsid w:val="00844D32"/>
    <w:rsid w:val="008455BA"/>
    <w:rsid w:val="008465AB"/>
    <w:rsid w:val="0084704A"/>
    <w:rsid w:val="008509AB"/>
    <w:rsid w:val="00851781"/>
    <w:rsid w:val="00853919"/>
    <w:rsid w:val="00853AC0"/>
    <w:rsid w:val="00853EE1"/>
    <w:rsid w:val="00855431"/>
    <w:rsid w:val="0085553A"/>
    <w:rsid w:val="00855DC8"/>
    <w:rsid w:val="00857571"/>
    <w:rsid w:val="00857ABA"/>
    <w:rsid w:val="008602E7"/>
    <w:rsid w:val="00860379"/>
    <w:rsid w:val="00860796"/>
    <w:rsid w:val="0086088A"/>
    <w:rsid w:val="00860BEC"/>
    <w:rsid w:val="00860D11"/>
    <w:rsid w:val="00863D37"/>
    <w:rsid w:val="0086420E"/>
    <w:rsid w:val="008652AD"/>
    <w:rsid w:val="008652CC"/>
    <w:rsid w:val="00865C17"/>
    <w:rsid w:val="00865D05"/>
    <w:rsid w:val="00865FBA"/>
    <w:rsid w:val="0086760C"/>
    <w:rsid w:val="00867F89"/>
    <w:rsid w:val="0087196A"/>
    <w:rsid w:val="0087198E"/>
    <w:rsid w:val="0087366D"/>
    <w:rsid w:val="00874054"/>
    <w:rsid w:val="008742C4"/>
    <w:rsid w:val="008756C5"/>
    <w:rsid w:val="00875A2C"/>
    <w:rsid w:val="00875E44"/>
    <w:rsid w:val="00876CDB"/>
    <w:rsid w:val="00876DA0"/>
    <w:rsid w:val="00876E9F"/>
    <w:rsid w:val="008770E3"/>
    <w:rsid w:val="00877A05"/>
    <w:rsid w:val="00880137"/>
    <w:rsid w:val="0088076C"/>
    <w:rsid w:val="008809B1"/>
    <w:rsid w:val="0088140B"/>
    <w:rsid w:val="00883601"/>
    <w:rsid w:val="00884795"/>
    <w:rsid w:val="00884BB8"/>
    <w:rsid w:val="00885720"/>
    <w:rsid w:val="00885B3E"/>
    <w:rsid w:val="00885C76"/>
    <w:rsid w:val="008861D2"/>
    <w:rsid w:val="008874BD"/>
    <w:rsid w:val="0089128A"/>
    <w:rsid w:val="00892274"/>
    <w:rsid w:val="008925BF"/>
    <w:rsid w:val="00892CE1"/>
    <w:rsid w:val="008945EF"/>
    <w:rsid w:val="008951B4"/>
    <w:rsid w:val="0089525B"/>
    <w:rsid w:val="00896BBA"/>
    <w:rsid w:val="00896C6E"/>
    <w:rsid w:val="00897922"/>
    <w:rsid w:val="008A0A9A"/>
    <w:rsid w:val="008A0AF1"/>
    <w:rsid w:val="008A1D3E"/>
    <w:rsid w:val="008A22C6"/>
    <w:rsid w:val="008A4880"/>
    <w:rsid w:val="008A5636"/>
    <w:rsid w:val="008A701E"/>
    <w:rsid w:val="008A7180"/>
    <w:rsid w:val="008B1F76"/>
    <w:rsid w:val="008B4090"/>
    <w:rsid w:val="008B4C02"/>
    <w:rsid w:val="008B57B8"/>
    <w:rsid w:val="008B5AB8"/>
    <w:rsid w:val="008C0194"/>
    <w:rsid w:val="008C117B"/>
    <w:rsid w:val="008C1EF3"/>
    <w:rsid w:val="008C2BFA"/>
    <w:rsid w:val="008C33B8"/>
    <w:rsid w:val="008C4633"/>
    <w:rsid w:val="008C48A0"/>
    <w:rsid w:val="008C5F32"/>
    <w:rsid w:val="008C6DAC"/>
    <w:rsid w:val="008C7A39"/>
    <w:rsid w:val="008C7BC3"/>
    <w:rsid w:val="008D012D"/>
    <w:rsid w:val="008D0793"/>
    <w:rsid w:val="008D1CF0"/>
    <w:rsid w:val="008D2010"/>
    <w:rsid w:val="008D230F"/>
    <w:rsid w:val="008D3204"/>
    <w:rsid w:val="008D3B02"/>
    <w:rsid w:val="008D4B74"/>
    <w:rsid w:val="008D4C49"/>
    <w:rsid w:val="008D5A5D"/>
    <w:rsid w:val="008D5AFE"/>
    <w:rsid w:val="008D78EE"/>
    <w:rsid w:val="008D7F78"/>
    <w:rsid w:val="008E0EC7"/>
    <w:rsid w:val="008E1313"/>
    <w:rsid w:val="008E1594"/>
    <w:rsid w:val="008E2263"/>
    <w:rsid w:val="008E2D15"/>
    <w:rsid w:val="008E2E59"/>
    <w:rsid w:val="008E3EC1"/>
    <w:rsid w:val="008E450F"/>
    <w:rsid w:val="008E4AFE"/>
    <w:rsid w:val="008E6CCD"/>
    <w:rsid w:val="008E7816"/>
    <w:rsid w:val="008E7E0E"/>
    <w:rsid w:val="008F0CB1"/>
    <w:rsid w:val="008F289D"/>
    <w:rsid w:val="008F30F5"/>
    <w:rsid w:val="008F3528"/>
    <w:rsid w:val="008F4B86"/>
    <w:rsid w:val="008F4C04"/>
    <w:rsid w:val="008F57A6"/>
    <w:rsid w:val="008F5909"/>
    <w:rsid w:val="008F5BAF"/>
    <w:rsid w:val="008F5F08"/>
    <w:rsid w:val="008F7400"/>
    <w:rsid w:val="009006F9"/>
    <w:rsid w:val="00900770"/>
    <w:rsid w:val="0090097C"/>
    <w:rsid w:val="00900B7D"/>
    <w:rsid w:val="00901AF2"/>
    <w:rsid w:val="00902A37"/>
    <w:rsid w:val="0090307B"/>
    <w:rsid w:val="0090406D"/>
    <w:rsid w:val="00904F99"/>
    <w:rsid w:val="00905B91"/>
    <w:rsid w:val="009062A7"/>
    <w:rsid w:val="0090644B"/>
    <w:rsid w:val="00906B1A"/>
    <w:rsid w:val="009076E5"/>
    <w:rsid w:val="00907A38"/>
    <w:rsid w:val="00907C46"/>
    <w:rsid w:val="00907DBA"/>
    <w:rsid w:val="00910238"/>
    <w:rsid w:val="009115D5"/>
    <w:rsid w:val="009118EF"/>
    <w:rsid w:val="00915DE0"/>
    <w:rsid w:val="00916A25"/>
    <w:rsid w:val="0091736E"/>
    <w:rsid w:val="009175EB"/>
    <w:rsid w:val="009176CA"/>
    <w:rsid w:val="009178FE"/>
    <w:rsid w:val="00917E6D"/>
    <w:rsid w:val="00920781"/>
    <w:rsid w:val="00922223"/>
    <w:rsid w:val="00923DCD"/>
    <w:rsid w:val="00923FD9"/>
    <w:rsid w:val="009246BA"/>
    <w:rsid w:val="00926922"/>
    <w:rsid w:val="00931952"/>
    <w:rsid w:val="00931B68"/>
    <w:rsid w:val="0093677C"/>
    <w:rsid w:val="009368ED"/>
    <w:rsid w:val="00936996"/>
    <w:rsid w:val="00937F10"/>
    <w:rsid w:val="00941681"/>
    <w:rsid w:val="009421C1"/>
    <w:rsid w:val="00942FE4"/>
    <w:rsid w:val="0094323B"/>
    <w:rsid w:val="00943C23"/>
    <w:rsid w:val="00943DF4"/>
    <w:rsid w:val="00945540"/>
    <w:rsid w:val="009463F1"/>
    <w:rsid w:val="00946C9A"/>
    <w:rsid w:val="00947191"/>
    <w:rsid w:val="00947848"/>
    <w:rsid w:val="00951130"/>
    <w:rsid w:val="009515AE"/>
    <w:rsid w:val="00951681"/>
    <w:rsid w:val="00952FA0"/>
    <w:rsid w:val="00953DB0"/>
    <w:rsid w:val="00953E23"/>
    <w:rsid w:val="00955626"/>
    <w:rsid w:val="0095604A"/>
    <w:rsid w:val="009563F4"/>
    <w:rsid w:val="00956641"/>
    <w:rsid w:val="00957D88"/>
    <w:rsid w:val="00960583"/>
    <w:rsid w:val="00960D6C"/>
    <w:rsid w:val="0096154C"/>
    <w:rsid w:val="009621E3"/>
    <w:rsid w:val="009624C8"/>
    <w:rsid w:val="00963060"/>
    <w:rsid w:val="0096420A"/>
    <w:rsid w:val="009656C0"/>
    <w:rsid w:val="00965DBD"/>
    <w:rsid w:val="00965FA0"/>
    <w:rsid w:val="0096695E"/>
    <w:rsid w:val="0096766E"/>
    <w:rsid w:val="00967B34"/>
    <w:rsid w:val="00970D5F"/>
    <w:rsid w:val="009710F3"/>
    <w:rsid w:val="00971B6A"/>
    <w:rsid w:val="00972CB8"/>
    <w:rsid w:val="00973E75"/>
    <w:rsid w:val="00974336"/>
    <w:rsid w:val="00974AAD"/>
    <w:rsid w:val="00974D2A"/>
    <w:rsid w:val="009754E7"/>
    <w:rsid w:val="0097691F"/>
    <w:rsid w:val="00980629"/>
    <w:rsid w:val="00981A7E"/>
    <w:rsid w:val="00981DE6"/>
    <w:rsid w:val="00983D67"/>
    <w:rsid w:val="0098449C"/>
    <w:rsid w:val="00986048"/>
    <w:rsid w:val="0098654F"/>
    <w:rsid w:val="00986728"/>
    <w:rsid w:val="00986D51"/>
    <w:rsid w:val="00990A8A"/>
    <w:rsid w:val="00990AB7"/>
    <w:rsid w:val="00992080"/>
    <w:rsid w:val="009920F7"/>
    <w:rsid w:val="009923D7"/>
    <w:rsid w:val="00992E46"/>
    <w:rsid w:val="0099473F"/>
    <w:rsid w:val="0099574F"/>
    <w:rsid w:val="00995B8A"/>
    <w:rsid w:val="00996021"/>
    <w:rsid w:val="00996FAE"/>
    <w:rsid w:val="00997B20"/>
    <w:rsid w:val="009A0912"/>
    <w:rsid w:val="009A1169"/>
    <w:rsid w:val="009A202A"/>
    <w:rsid w:val="009A520C"/>
    <w:rsid w:val="009A5638"/>
    <w:rsid w:val="009A6421"/>
    <w:rsid w:val="009A6C34"/>
    <w:rsid w:val="009B2C03"/>
    <w:rsid w:val="009B3752"/>
    <w:rsid w:val="009B37D3"/>
    <w:rsid w:val="009B40FC"/>
    <w:rsid w:val="009B6F10"/>
    <w:rsid w:val="009C0AC2"/>
    <w:rsid w:val="009C2BCB"/>
    <w:rsid w:val="009C35D5"/>
    <w:rsid w:val="009C36C7"/>
    <w:rsid w:val="009C3E6F"/>
    <w:rsid w:val="009C4F60"/>
    <w:rsid w:val="009C59A4"/>
    <w:rsid w:val="009C5F75"/>
    <w:rsid w:val="009C68A9"/>
    <w:rsid w:val="009D058E"/>
    <w:rsid w:val="009D05C1"/>
    <w:rsid w:val="009D1514"/>
    <w:rsid w:val="009D2AE7"/>
    <w:rsid w:val="009D2B02"/>
    <w:rsid w:val="009D3A3C"/>
    <w:rsid w:val="009D440A"/>
    <w:rsid w:val="009D5230"/>
    <w:rsid w:val="009D5A02"/>
    <w:rsid w:val="009D6416"/>
    <w:rsid w:val="009D64DE"/>
    <w:rsid w:val="009D6509"/>
    <w:rsid w:val="009D6829"/>
    <w:rsid w:val="009D6925"/>
    <w:rsid w:val="009E089F"/>
    <w:rsid w:val="009E0CF3"/>
    <w:rsid w:val="009E2E18"/>
    <w:rsid w:val="009E3219"/>
    <w:rsid w:val="009E512D"/>
    <w:rsid w:val="009E54D0"/>
    <w:rsid w:val="009E7591"/>
    <w:rsid w:val="009E7BA1"/>
    <w:rsid w:val="009F056F"/>
    <w:rsid w:val="009F2281"/>
    <w:rsid w:val="009F2A87"/>
    <w:rsid w:val="009F2B6A"/>
    <w:rsid w:val="009F32C7"/>
    <w:rsid w:val="009F344C"/>
    <w:rsid w:val="009F379B"/>
    <w:rsid w:val="009F4031"/>
    <w:rsid w:val="009F5239"/>
    <w:rsid w:val="009F544E"/>
    <w:rsid w:val="009F5AC9"/>
    <w:rsid w:val="009F6852"/>
    <w:rsid w:val="009F6DF1"/>
    <w:rsid w:val="009F7CF4"/>
    <w:rsid w:val="00A005FC"/>
    <w:rsid w:val="00A00D54"/>
    <w:rsid w:val="00A011F8"/>
    <w:rsid w:val="00A01329"/>
    <w:rsid w:val="00A0148A"/>
    <w:rsid w:val="00A02A3E"/>
    <w:rsid w:val="00A033F2"/>
    <w:rsid w:val="00A03C5B"/>
    <w:rsid w:val="00A03CFE"/>
    <w:rsid w:val="00A03DB3"/>
    <w:rsid w:val="00A048AC"/>
    <w:rsid w:val="00A05664"/>
    <w:rsid w:val="00A05981"/>
    <w:rsid w:val="00A06017"/>
    <w:rsid w:val="00A06601"/>
    <w:rsid w:val="00A10053"/>
    <w:rsid w:val="00A10703"/>
    <w:rsid w:val="00A10B74"/>
    <w:rsid w:val="00A10D5F"/>
    <w:rsid w:val="00A1112F"/>
    <w:rsid w:val="00A12D25"/>
    <w:rsid w:val="00A13011"/>
    <w:rsid w:val="00A1308D"/>
    <w:rsid w:val="00A1378D"/>
    <w:rsid w:val="00A1438A"/>
    <w:rsid w:val="00A15860"/>
    <w:rsid w:val="00A15C3B"/>
    <w:rsid w:val="00A171F7"/>
    <w:rsid w:val="00A21DDD"/>
    <w:rsid w:val="00A22633"/>
    <w:rsid w:val="00A23101"/>
    <w:rsid w:val="00A2371F"/>
    <w:rsid w:val="00A23749"/>
    <w:rsid w:val="00A25543"/>
    <w:rsid w:val="00A26BB4"/>
    <w:rsid w:val="00A27AF4"/>
    <w:rsid w:val="00A30B1F"/>
    <w:rsid w:val="00A30CA8"/>
    <w:rsid w:val="00A3153E"/>
    <w:rsid w:val="00A315EF"/>
    <w:rsid w:val="00A34274"/>
    <w:rsid w:val="00A35641"/>
    <w:rsid w:val="00A35CF3"/>
    <w:rsid w:val="00A37CE1"/>
    <w:rsid w:val="00A40503"/>
    <w:rsid w:val="00A405C5"/>
    <w:rsid w:val="00A40B63"/>
    <w:rsid w:val="00A4109A"/>
    <w:rsid w:val="00A415B9"/>
    <w:rsid w:val="00A41A6F"/>
    <w:rsid w:val="00A43528"/>
    <w:rsid w:val="00A442C0"/>
    <w:rsid w:val="00A4450E"/>
    <w:rsid w:val="00A47508"/>
    <w:rsid w:val="00A47FC4"/>
    <w:rsid w:val="00A50137"/>
    <w:rsid w:val="00A52855"/>
    <w:rsid w:val="00A53C39"/>
    <w:rsid w:val="00A55056"/>
    <w:rsid w:val="00A552C9"/>
    <w:rsid w:val="00A55D7A"/>
    <w:rsid w:val="00A56108"/>
    <w:rsid w:val="00A5641D"/>
    <w:rsid w:val="00A56545"/>
    <w:rsid w:val="00A5768F"/>
    <w:rsid w:val="00A579F9"/>
    <w:rsid w:val="00A60786"/>
    <w:rsid w:val="00A60FD0"/>
    <w:rsid w:val="00A619B2"/>
    <w:rsid w:val="00A62299"/>
    <w:rsid w:val="00A6232D"/>
    <w:rsid w:val="00A642E4"/>
    <w:rsid w:val="00A64585"/>
    <w:rsid w:val="00A66251"/>
    <w:rsid w:val="00A67436"/>
    <w:rsid w:val="00A6757F"/>
    <w:rsid w:val="00A70BFD"/>
    <w:rsid w:val="00A724A0"/>
    <w:rsid w:val="00A727E6"/>
    <w:rsid w:val="00A73908"/>
    <w:rsid w:val="00A73E4A"/>
    <w:rsid w:val="00A74218"/>
    <w:rsid w:val="00A74D90"/>
    <w:rsid w:val="00A74F71"/>
    <w:rsid w:val="00A75241"/>
    <w:rsid w:val="00A76CC8"/>
    <w:rsid w:val="00A76F89"/>
    <w:rsid w:val="00A774D5"/>
    <w:rsid w:val="00A7771A"/>
    <w:rsid w:val="00A77C5C"/>
    <w:rsid w:val="00A80182"/>
    <w:rsid w:val="00A80D0C"/>
    <w:rsid w:val="00A80E2D"/>
    <w:rsid w:val="00A8194A"/>
    <w:rsid w:val="00A83315"/>
    <w:rsid w:val="00A83405"/>
    <w:rsid w:val="00A83F79"/>
    <w:rsid w:val="00A8547C"/>
    <w:rsid w:val="00A86E39"/>
    <w:rsid w:val="00A86FA7"/>
    <w:rsid w:val="00A87792"/>
    <w:rsid w:val="00A9004B"/>
    <w:rsid w:val="00A9085B"/>
    <w:rsid w:val="00A90E93"/>
    <w:rsid w:val="00A920D5"/>
    <w:rsid w:val="00A923BD"/>
    <w:rsid w:val="00A933A9"/>
    <w:rsid w:val="00A93E5F"/>
    <w:rsid w:val="00A95C95"/>
    <w:rsid w:val="00A95DAE"/>
    <w:rsid w:val="00AA174F"/>
    <w:rsid w:val="00AA2437"/>
    <w:rsid w:val="00AA2B22"/>
    <w:rsid w:val="00AA3399"/>
    <w:rsid w:val="00AA47D3"/>
    <w:rsid w:val="00AA55DC"/>
    <w:rsid w:val="00AA75EE"/>
    <w:rsid w:val="00AB1014"/>
    <w:rsid w:val="00AB27B8"/>
    <w:rsid w:val="00AB3436"/>
    <w:rsid w:val="00AB3A28"/>
    <w:rsid w:val="00AB43BA"/>
    <w:rsid w:val="00AB4846"/>
    <w:rsid w:val="00AB52A6"/>
    <w:rsid w:val="00AB6BDD"/>
    <w:rsid w:val="00AC1A38"/>
    <w:rsid w:val="00AC3D1D"/>
    <w:rsid w:val="00AC4675"/>
    <w:rsid w:val="00AC4B7E"/>
    <w:rsid w:val="00AC5BF9"/>
    <w:rsid w:val="00AC6381"/>
    <w:rsid w:val="00AC6BED"/>
    <w:rsid w:val="00AC6FFA"/>
    <w:rsid w:val="00AC764B"/>
    <w:rsid w:val="00AD06E2"/>
    <w:rsid w:val="00AD147A"/>
    <w:rsid w:val="00AD1D4A"/>
    <w:rsid w:val="00AD22E7"/>
    <w:rsid w:val="00AD24B2"/>
    <w:rsid w:val="00AD2985"/>
    <w:rsid w:val="00AD30E2"/>
    <w:rsid w:val="00AD3C42"/>
    <w:rsid w:val="00AD46BF"/>
    <w:rsid w:val="00AD7367"/>
    <w:rsid w:val="00AD7B32"/>
    <w:rsid w:val="00AD7BFE"/>
    <w:rsid w:val="00AD7DC6"/>
    <w:rsid w:val="00AE0B54"/>
    <w:rsid w:val="00AE1154"/>
    <w:rsid w:val="00AE121B"/>
    <w:rsid w:val="00AE13B2"/>
    <w:rsid w:val="00AE1D76"/>
    <w:rsid w:val="00AE2AD7"/>
    <w:rsid w:val="00AE2C45"/>
    <w:rsid w:val="00AE396A"/>
    <w:rsid w:val="00AE3F7A"/>
    <w:rsid w:val="00AE4AA5"/>
    <w:rsid w:val="00AE4C82"/>
    <w:rsid w:val="00AE4E20"/>
    <w:rsid w:val="00AE5D28"/>
    <w:rsid w:val="00AE6681"/>
    <w:rsid w:val="00AE699E"/>
    <w:rsid w:val="00AE704B"/>
    <w:rsid w:val="00AE7A3F"/>
    <w:rsid w:val="00AE7F5D"/>
    <w:rsid w:val="00AF0E55"/>
    <w:rsid w:val="00AF11B7"/>
    <w:rsid w:val="00AF323C"/>
    <w:rsid w:val="00AF4453"/>
    <w:rsid w:val="00AF5C9A"/>
    <w:rsid w:val="00B00ED7"/>
    <w:rsid w:val="00B036B1"/>
    <w:rsid w:val="00B04AD2"/>
    <w:rsid w:val="00B05AEA"/>
    <w:rsid w:val="00B06A83"/>
    <w:rsid w:val="00B07636"/>
    <w:rsid w:val="00B076E6"/>
    <w:rsid w:val="00B1029E"/>
    <w:rsid w:val="00B10FD1"/>
    <w:rsid w:val="00B111C1"/>
    <w:rsid w:val="00B11B5C"/>
    <w:rsid w:val="00B123E6"/>
    <w:rsid w:val="00B12B9E"/>
    <w:rsid w:val="00B12EE3"/>
    <w:rsid w:val="00B1522F"/>
    <w:rsid w:val="00B15296"/>
    <w:rsid w:val="00B154C8"/>
    <w:rsid w:val="00B158DC"/>
    <w:rsid w:val="00B15C80"/>
    <w:rsid w:val="00B166D9"/>
    <w:rsid w:val="00B169D6"/>
    <w:rsid w:val="00B17B46"/>
    <w:rsid w:val="00B20013"/>
    <w:rsid w:val="00B2136D"/>
    <w:rsid w:val="00B217B9"/>
    <w:rsid w:val="00B22D86"/>
    <w:rsid w:val="00B23B31"/>
    <w:rsid w:val="00B24A09"/>
    <w:rsid w:val="00B25B33"/>
    <w:rsid w:val="00B263C6"/>
    <w:rsid w:val="00B26483"/>
    <w:rsid w:val="00B2657B"/>
    <w:rsid w:val="00B27747"/>
    <w:rsid w:val="00B27D42"/>
    <w:rsid w:val="00B300A2"/>
    <w:rsid w:val="00B30877"/>
    <w:rsid w:val="00B30A66"/>
    <w:rsid w:val="00B310F9"/>
    <w:rsid w:val="00B31285"/>
    <w:rsid w:val="00B315C4"/>
    <w:rsid w:val="00B31DFD"/>
    <w:rsid w:val="00B3274F"/>
    <w:rsid w:val="00B33613"/>
    <w:rsid w:val="00B337B6"/>
    <w:rsid w:val="00B33B82"/>
    <w:rsid w:val="00B346E5"/>
    <w:rsid w:val="00B34B19"/>
    <w:rsid w:val="00B3688C"/>
    <w:rsid w:val="00B36A08"/>
    <w:rsid w:val="00B36BAA"/>
    <w:rsid w:val="00B41603"/>
    <w:rsid w:val="00B41853"/>
    <w:rsid w:val="00B41EE9"/>
    <w:rsid w:val="00B4247C"/>
    <w:rsid w:val="00B43301"/>
    <w:rsid w:val="00B4343F"/>
    <w:rsid w:val="00B45366"/>
    <w:rsid w:val="00B46E4F"/>
    <w:rsid w:val="00B47269"/>
    <w:rsid w:val="00B502C4"/>
    <w:rsid w:val="00B50438"/>
    <w:rsid w:val="00B506C5"/>
    <w:rsid w:val="00B50D89"/>
    <w:rsid w:val="00B51476"/>
    <w:rsid w:val="00B51591"/>
    <w:rsid w:val="00B51AD1"/>
    <w:rsid w:val="00B5250F"/>
    <w:rsid w:val="00B5313A"/>
    <w:rsid w:val="00B55B9C"/>
    <w:rsid w:val="00B55F06"/>
    <w:rsid w:val="00B569CF"/>
    <w:rsid w:val="00B57EA8"/>
    <w:rsid w:val="00B61F01"/>
    <w:rsid w:val="00B6230B"/>
    <w:rsid w:val="00B6232B"/>
    <w:rsid w:val="00B623EF"/>
    <w:rsid w:val="00B63716"/>
    <w:rsid w:val="00B63855"/>
    <w:rsid w:val="00B65AAD"/>
    <w:rsid w:val="00B65BBA"/>
    <w:rsid w:val="00B669C8"/>
    <w:rsid w:val="00B673D8"/>
    <w:rsid w:val="00B67A12"/>
    <w:rsid w:val="00B67D81"/>
    <w:rsid w:val="00B71557"/>
    <w:rsid w:val="00B731B1"/>
    <w:rsid w:val="00B7384B"/>
    <w:rsid w:val="00B7522B"/>
    <w:rsid w:val="00B76826"/>
    <w:rsid w:val="00B76922"/>
    <w:rsid w:val="00B76F3E"/>
    <w:rsid w:val="00B8016F"/>
    <w:rsid w:val="00B80246"/>
    <w:rsid w:val="00B80562"/>
    <w:rsid w:val="00B80CA6"/>
    <w:rsid w:val="00B813D5"/>
    <w:rsid w:val="00B827D3"/>
    <w:rsid w:val="00B82A0E"/>
    <w:rsid w:val="00B839F4"/>
    <w:rsid w:val="00B84539"/>
    <w:rsid w:val="00B85388"/>
    <w:rsid w:val="00B858EA"/>
    <w:rsid w:val="00B85916"/>
    <w:rsid w:val="00B87199"/>
    <w:rsid w:val="00B90220"/>
    <w:rsid w:val="00B90C3E"/>
    <w:rsid w:val="00B92449"/>
    <w:rsid w:val="00B927C2"/>
    <w:rsid w:val="00B93162"/>
    <w:rsid w:val="00B9367F"/>
    <w:rsid w:val="00B93CDB"/>
    <w:rsid w:val="00B94757"/>
    <w:rsid w:val="00B956CD"/>
    <w:rsid w:val="00B96A2A"/>
    <w:rsid w:val="00B970CC"/>
    <w:rsid w:val="00BA00DF"/>
    <w:rsid w:val="00BA07CC"/>
    <w:rsid w:val="00BA103D"/>
    <w:rsid w:val="00BA243E"/>
    <w:rsid w:val="00BA3EC0"/>
    <w:rsid w:val="00BA5020"/>
    <w:rsid w:val="00BA5109"/>
    <w:rsid w:val="00BA5FD3"/>
    <w:rsid w:val="00BA60C7"/>
    <w:rsid w:val="00BA62A6"/>
    <w:rsid w:val="00BA6D1C"/>
    <w:rsid w:val="00BA75DC"/>
    <w:rsid w:val="00BA7A9A"/>
    <w:rsid w:val="00BA7EA9"/>
    <w:rsid w:val="00BB05B0"/>
    <w:rsid w:val="00BB1AD5"/>
    <w:rsid w:val="00BB1F88"/>
    <w:rsid w:val="00BB281A"/>
    <w:rsid w:val="00BB2AAD"/>
    <w:rsid w:val="00BB2E46"/>
    <w:rsid w:val="00BB34EE"/>
    <w:rsid w:val="00BB34F1"/>
    <w:rsid w:val="00BB3E6E"/>
    <w:rsid w:val="00BB3F27"/>
    <w:rsid w:val="00BB48F9"/>
    <w:rsid w:val="00BB4A0D"/>
    <w:rsid w:val="00BB4B14"/>
    <w:rsid w:val="00BB68ED"/>
    <w:rsid w:val="00BB6CB7"/>
    <w:rsid w:val="00BB6E52"/>
    <w:rsid w:val="00BB6E90"/>
    <w:rsid w:val="00BB6F48"/>
    <w:rsid w:val="00BB7A2B"/>
    <w:rsid w:val="00BB7D6F"/>
    <w:rsid w:val="00BC001F"/>
    <w:rsid w:val="00BC0446"/>
    <w:rsid w:val="00BC0824"/>
    <w:rsid w:val="00BC0A4D"/>
    <w:rsid w:val="00BC1A8C"/>
    <w:rsid w:val="00BC3857"/>
    <w:rsid w:val="00BC4060"/>
    <w:rsid w:val="00BC4E8F"/>
    <w:rsid w:val="00BC5089"/>
    <w:rsid w:val="00BC57F2"/>
    <w:rsid w:val="00BC5CD4"/>
    <w:rsid w:val="00BC6B95"/>
    <w:rsid w:val="00BC6DD6"/>
    <w:rsid w:val="00BC6F12"/>
    <w:rsid w:val="00BC7072"/>
    <w:rsid w:val="00BC741B"/>
    <w:rsid w:val="00BC75EE"/>
    <w:rsid w:val="00BD0B04"/>
    <w:rsid w:val="00BD15BC"/>
    <w:rsid w:val="00BD21F8"/>
    <w:rsid w:val="00BD2862"/>
    <w:rsid w:val="00BD2A19"/>
    <w:rsid w:val="00BD3D1F"/>
    <w:rsid w:val="00BD4040"/>
    <w:rsid w:val="00BD47E5"/>
    <w:rsid w:val="00BD5015"/>
    <w:rsid w:val="00BD557C"/>
    <w:rsid w:val="00BE07F8"/>
    <w:rsid w:val="00BE184F"/>
    <w:rsid w:val="00BE2D45"/>
    <w:rsid w:val="00BE36EE"/>
    <w:rsid w:val="00BE38D8"/>
    <w:rsid w:val="00BE397C"/>
    <w:rsid w:val="00BE448B"/>
    <w:rsid w:val="00BE5A15"/>
    <w:rsid w:val="00BE6A9A"/>
    <w:rsid w:val="00BE6C90"/>
    <w:rsid w:val="00BF0220"/>
    <w:rsid w:val="00BF0C93"/>
    <w:rsid w:val="00BF1AB2"/>
    <w:rsid w:val="00BF1DAB"/>
    <w:rsid w:val="00BF212D"/>
    <w:rsid w:val="00BF21BC"/>
    <w:rsid w:val="00BF2575"/>
    <w:rsid w:val="00BF38B3"/>
    <w:rsid w:val="00BF46E8"/>
    <w:rsid w:val="00BF479B"/>
    <w:rsid w:val="00BF4847"/>
    <w:rsid w:val="00BF50DA"/>
    <w:rsid w:val="00BF6181"/>
    <w:rsid w:val="00BF653E"/>
    <w:rsid w:val="00BF6749"/>
    <w:rsid w:val="00BF787C"/>
    <w:rsid w:val="00C0120F"/>
    <w:rsid w:val="00C013D8"/>
    <w:rsid w:val="00C035E5"/>
    <w:rsid w:val="00C03B5A"/>
    <w:rsid w:val="00C0450D"/>
    <w:rsid w:val="00C04AF0"/>
    <w:rsid w:val="00C04ED5"/>
    <w:rsid w:val="00C0566A"/>
    <w:rsid w:val="00C062E3"/>
    <w:rsid w:val="00C06B5F"/>
    <w:rsid w:val="00C10160"/>
    <w:rsid w:val="00C10ACF"/>
    <w:rsid w:val="00C10B13"/>
    <w:rsid w:val="00C11774"/>
    <w:rsid w:val="00C13023"/>
    <w:rsid w:val="00C14BE4"/>
    <w:rsid w:val="00C15975"/>
    <w:rsid w:val="00C16257"/>
    <w:rsid w:val="00C16F47"/>
    <w:rsid w:val="00C170AF"/>
    <w:rsid w:val="00C17421"/>
    <w:rsid w:val="00C1780A"/>
    <w:rsid w:val="00C20D79"/>
    <w:rsid w:val="00C21E5C"/>
    <w:rsid w:val="00C248FE"/>
    <w:rsid w:val="00C259AC"/>
    <w:rsid w:val="00C264F3"/>
    <w:rsid w:val="00C2767B"/>
    <w:rsid w:val="00C27A77"/>
    <w:rsid w:val="00C27EF5"/>
    <w:rsid w:val="00C302CB"/>
    <w:rsid w:val="00C30BEC"/>
    <w:rsid w:val="00C320B1"/>
    <w:rsid w:val="00C32A1C"/>
    <w:rsid w:val="00C32A7E"/>
    <w:rsid w:val="00C33EFA"/>
    <w:rsid w:val="00C357EC"/>
    <w:rsid w:val="00C36A66"/>
    <w:rsid w:val="00C372F7"/>
    <w:rsid w:val="00C37DD9"/>
    <w:rsid w:val="00C37E8F"/>
    <w:rsid w:val="00C4008D"/>
    <w:rsid w:val="00C40CA2"/>
    <w:rsid w:val="00C411EA"/>
    <w:rsid w:val="00C419A3"/>
    <w:rsid w:val="00C41C9C"/>
    <w:rsid w:val="00C425CD"/>
    <w:rsid w:val="00C43AA7"/>
    <w:rsid w:val="00C446C1"/>
    <w:rsid w:val="00C4525E"/>
    <w:rsid w:val="00C4586E"/>
    <w:rsid w:val="00C45B72"/>
    <w:rsid w:val="00C45D11"/>
    <w:rsid w:val="00C46E87"/>
    <w:rsid w:val="00C46FDA"/>
    <w:rsid w:val="00C46FDB"/>
    <w:rsid w:val="00C47155"/>
    <w:rsid w:val="00C472D1"/>
    <w:rsid w:val="00C50503"/>
    <w:rsid w:val="00C50C2A"/>
    <w:rsid w:val="00C51341"/>
    <w:rsid w:val="00C5178B"/>
    <w:rsid w:val="00C51BCD"/>
    <w:rsid w:val="00C51EF6"/>
    <w:rsid w:val="00C51FD0"/>
    <w:rsid w:val="00C5386D"/>
    <w:rsid w:val="00C5408D"/>
    <w:rsid w:val="00C5456B"/>
    <w:rsid w:val="00C545B5"/>
    <w:rsid w:val="00C553D6"/>
    <w:rsid w:val="00C55ACF"/>
    <w:rsid w:val="00C56DC1"/>
    <w:rsid w:val="00C600CD"/>
    <w:rsid w:val="00C605CC"/>
    <w:rsid w:val="00C609E9"/>
    <w:rsid w:val="00C60AE4"/>
    <w:rsid w:val="00C60B50"/>
    <w:rsid w:val="00C6109A"/>
    <w:rsid w:val="00C621BC"/>
    <w:rsid w:val="00C627E0"/>
    <w:rsid w:val="00C62B38"/>
    <w:rsid w:val="00C62E60"/>
    <w:rsid w:val="00C634B1"/>
    <w:rsid w:val="00C634B3"/>
    <w:rsid w:val="00C65800"/>
    <w:rsid w:val="00C65B7B"/>
    <w:rsid w:val="00C66A05"/>
    <w:rsid w:val="00C674E6"/>
    <w:rsid w:val="00C67AD8"/>
    <w:rsid w:val="00C7030A"/>
    <w:rsid w:val="00C712D7"/>
    <w:rsid w:val="00C721A9"/>
    <w:rsid w:val="00C7249B"/>
    <w:rsid w:val="00C734E6"/>
    <w:rsid w:val="00C73B03"/>
    <w:rsid w:val="00C75AE0"/>
    <w:rsid w:val="00C75FD6"/>
    <w:rsid w:val="00C773F5"/>
    <w:rsid w:val="00C774BC"/>
    <w:rsid w:val="00C80254"/>
    <w:rsid w:val="00C80327"/>
    <w:rsid w:val="00C81B57"/>
    <w:rsid w:val="00C82134"/>
    <w:rsid w:val="00C82379"/>
    <w:rsid w:val="00C82735"/>
    <w:rsid w:val="00C8285A"/>
    <w:rsid w:val="00C82B7A"/>
    <w:rsid w:val="00C832DA"/>
    <w:rsid w:val="00C836D5"/>
    <w:rsid w:val="00C8386C"/>
    <w:rsid w:val="00C842B3"/>
    <w:rsid w:val="00C845C3"/>
    <w:rsid w:val="00C84C14"/>
    <w:rsid w:val="00C8540E"/>
    <w:rsid w:val="00C855DC"/>
    <w:rsid w:val="00C86330"/>
    <w:rsid w:val="00C86746"/>
    <w:rsid w:val="00C87C15"/>
    <w:rsid w:val="00C9030F"/>
    <w:rsid w:val="00C90CF8"/>
    <w:rsid w:val="00C9156F"/>
    <w:rsid w:val="00C91722"/>
    <w:rsid w:val="00C93138"/>
    <w:rsid w:val="00C94536"/>
    <w:rsid w:val="00C948B5"/>
    <w:rsid w:val="00C94AD0"/>
    <w:rsid w:val="00C94E76"/>
    <w:rsid w:val="00C957A0"/>
    <w:rsid w:val="00C95F4A"/>
    <w:rsid w:val="00C967AF"/>
    <w:rsid w:val="00C97127"/>
    <w:rsid w:val="00C975E9"/>
    <w:rsid w:val="00CA09AB"/>
    <w:rsid w:val="00CA170C"/>
    <w:rsid w:val="00CA2B2A"/>
    <w:rsid w:val="00CA3632"/>
    <w:rsid w:val="00CA3AC5"/>
    <w:rsid w:val="00CA44E6"/>
    <w:rsid w:val="00CA5141"/>
    <w:rsid w:val="00CA5233"/>
    <w:rsid w:val="00CA540F"/>
    <w:rsid w:val="00CA5C00"/>
    <w:rsid w:val="00CA62AA"/>
    <w:rsid w:val="00CB1671"/>
    <w:rsid w:val="00CB21A5"/>
    <w:rsid w:val="00CB223D"/>
    <w:rsid w:val="00CB2A16"/>
    <w:rsid w:val="00CB34E1"/>
    <w:rsid w:val="00CB366B"/>
    <w:rsid w:val="00CB4118"/>
    <w:rsid w:val="00CB4365"/>
    <w:rsid w:val="00CB4BD8"/>
    <w:rsid w:val="00CB58B1"/>
    <w:rsid w:val="00CB5BF7"/>
    <w:rsid w:val="00CB5FBC"/>
    <w:rsid w:val="00CB732E"/>
    <w:rsid w:val="00CB7868"/>
    <w:rsid w:val="00CB7A39"/>
    <w:rsid w:val="00CC024B"/>
    <w:rsid w:val="00CC1F46"/>
    <w:rsid w:val="00CC2C72"/>
    <w:rsid w:val="00CC4B92"/>
    <w:rsid w:val="00CC5A67"/>
    <w:rsid w:val="00CC5D42"/>
    <w:rsid w:val="00CC68EC"/>
    <w:rsid w:val="00CD08CB"/>
    <w:rsid w:val="00CD0CF8"/>
    <w:rsid w:val="00CD1A1A"/>
    <w:rsid w:val="00CD2803"/>
    <w:rsid w:val="00CD3495"/>
    <w:rsid w:val="00CD4217"/>
    <w:rsid w:val="00CD449A"/>
    <w:rsid w:val="00CD55D0"/>
    <w:rsid w:val="00CD621B"/>
    <w:rsid w:val="00CD6272"/>
    <w:rsid w:val="00CD6B09"/>
    <w:rsid w:val="00CD72CD"/>
    <w:rsid w:val="00CE04C7"/>
    <w:rsid w:val="00CE109E"/>
    <w:rsid w:val="00CE1274"/>
    <w:rsid w:val="00CE14B3"/>
    <w:rsid w:val="00CE40BF"/>
    <w:rsid w:val="00CE5381"/>
    <w:rsid w:val="00CE6A24"/>
    <w:rsid w:val="00CE6FE3"/>
    <w:rsid w:val="00CF0B57"/>
    <w:rsid w:val="00CF0BB4"/>
    <w:rsid w:val="00CF17D7"/>
    <w:rsid w:val="00CF20F6"/>
    <w:rsid w:val="00CF4514"/>
    <w:rsid w:val="00CF4FFB"/>
    <w:rsid w:val="00CF5790"/>
    <w:rsid w:val="00CF593D"/>
    <w:rsid w:val="00CF63B4"/>
    <w:rsid w:val="00CF6B13"/>
    <w:rsid w:val="00CF730D"/>
    <w:rsid w:val="00CF7470"/>
    <w:rsid w:val="00D00518"/>
    <w:rsid w:val="00D0119B"/>
    <w:rsid w:val="00D0151E"/>
    <w:rsid w:val="00D01A86"/>
    <w:rsid w:val="00D01DCA"/>
    <w:rsid w:val="00D024E6"/>
    <w:rsid w:val="00D02819"/>
    <w:rsid w:val="00D032A5"/>
    <w:rsid w:val="00D045CF"/>
    <w:rsid w:val="00D04B81"/>
    <w:rsid w:val="00D06178"/>
    <w:rsid w:val="00D06704"/>
    <w:rsid w:val="00D069AA"/>
    <w:rsid w:val="00D06F73"/>
    <w:rsid w:val="00D07D0A"/>
    <w:rsid w:val="00D10D84"/>
    <w:rsid w:val="00D120BA"/>
    <w:rsid w:val="00D12D6D"/>
    <w:rsid w:val="00D12F9F"/>
    <w:rsid w:val="00D1405C"/>
    <w:rsid w:val="00D1443A"/>
    <w:rsid w:val="00D1491F"/>
    <w:rsid w:val="00D14DC6"/>
    <w:rsid w:val="00D1569F"/>
    <w:rsid w:val="00D16776"/>
    <w:rsid w:val="00D16807"/>
    <w:rsid w:val="00D16F39"/>
    <w:rsid w:val="00D17121"/>
    <w:rsid w:val="00D23562"/>
    <w:rsid w:val="00D23F79"/>
    <w:rsid w:val="00D264A4"/>
    <w:rsid w:val="00D266A2"/>
    <w:rsid w:val="00D269EF"/>
    <w:rsid w:val="00D27E92"/>
    <w:rsid w:val="00D318E7"/>
    <w:rsid w:val="00D32FFE"/>
    <w:rsid w:val="00D34065"/>
    <w:rsid w:val="00D340A0"/>
    <w:rsid w:val="00D357AF"/>
    <w:rsid w:val="00D35946"/>
    <w:rsid w:val="00D35C00"/>
    <w:rsid w:val="00D35F02"/>
    <w:rsid w:val="00D36175"/>
    <w:rsid w:val="00D3666D"/>
    <w:rsid w:val="00D36795"/>
    <w:rsid w:val="00D36E40"/>
    <w:rsid w:val="00D36EA7"/>
    <w:rsid w:val="00D401B9"/>
    <w:rsid w:val="00D41228"/>
    <w:rsid w:val="00D424EF"/>
    <w:rsid w:val="00D47E78"/>
    <w:rsid w:val="00D5044B"/>
    <w:rsid w:val="00D507E9"/>
    <w:rsid w:val="00D5173F"/>
    <w:rsid w:val="00D51D99"/>
    <w:rsid w:val="00D52280"/>
    <w:rsid w:val="00D52863"/>
    <w:rsid w:val="00D52A86"/>
    <w:rsid w:val="00D53548"/>
    <w:rsid w:val="00D55B38"/>
    <w:rsid w:val="00D56D77"/>
    <w:rsid w:val="00D56F72"/>
    <w:rsid w:val="00D573B9"/>
    <w:rsid w:val="00D574FD"/>
    <w:rsid w:val="00D57B28"/>
    <w:rsid w:val="00D609A4"/>
    <w:rsid w:val="00D61635"/>
    <w:rsid w:val="00D620BD"/>
    <w:rsid w:val="00D62EE5"/>
    <w:rsid w:val="00D63247"/>
    <w:rsid w:val="00D63948"/>
    <w:rsid w:val="00D639B7"/>
    <w:rsid w:val="00D63B9A"/>
    <w:rsid w:val="00D65801"/>
    <w:rsid w:val="00D665D3"/>
    <w:rsid w:val="00D666CF"/>
    <w:rsid w:val="00D67F27"/>
    <w:rsid w:val="00D701B3"/>
    <w:rsid w:val="00D708B7"/>
    <w:rsid w:val="00D70A6B"/>
    <w:rsid w:val="00D71397"/>
    <w:rsid w:val="00D7249C"/>
    <w:rsid w:val="00D7354F"/>
    <w:rsid w:val="00D74253"/>
    <w:rsid w:val="00D74455"/>
    <w:rsid w:val="00D74B3F"/>
    <w:rsid w:val="00D75A3A"/>
    <w:rsid w:val="00D75E3F"/>
    <w:rsid w:val="00D76BDE"/>
    <w:rsid w:val="00D772FB"/>
    <w:rsid w:val="00D77C6F"/>
    <w:rsid w:val="00D800D4"/>
    <w:rsid w:val="00D814A5"/>
    <w:rsid w:val="00D816F7"/>
    <w:rsid w:val="00D829A3"/>
    <w:rsid w:val="00D83C63"/>
    <w:rsid w:val="00D857D5"/>
    <w:rsid w:val="00D867A5"/>
    <w:rsid w:val="00D87BFF"/>
    <w:rsid w:val="00D90213"/>
    <w:rsid w:val="00D92266"/>
    <w:rsid w:val="00D924AE"/>
    <w:rsid w:val="00D92897"/>
    <w:rsid w:val="00D92DDB"/>
    <w:rsid w:val="00D92F21"/>
    <w:rsid w:val="00D948CD"/>
    <w:rsid w:val="00D94A05"/>
    <w:rsid w:val="00D95135"/>
    <w:rsid w:val="00D95FA3"/>
    <w:rsid w:val="00D97633"/>
    <w:rsid w:val="00D97A08"/>
    <w:rsid w:val="00DA07A4"/>
    <w:rsid w:val="00DA089E"/>
    <w:rsid w:val="00DA6444"/>
    <w:rsid w:val="00DA6917"/>
    <w:rsid w:val="00DA7495"/>
    <w:rsid w:val="00DA7F22"/>
    <w:rsid w:val="00DB0056"/>
    <w:rsid w:val="00DB0C6E"/>
    <w:rsid w:val="00DB16A2"/>
    <w:rsid w:val="00DB1F47"/>
    <w:rsid w:val="00DB4AC6"/>
    <w:rsid w:val="00DB5EBF"/>
    <w:rsid w:val="00DB6F64"/>
    <w:rsid w:val="00DC177C"/>
    <w:rsid w:val="00DC192A"/>
    <w:rsid w:val="00DC2B01"/>
    <w:rsid w:val="00DC34CF"/>
    <w:rsid w:val="00DC3796"/>
    <w:rsid w:val="00DC390F"/>
    <w:rsid w:val="00DC413E"/>
    <w:rsid w:val="00DC55E7"/>
    <w:rsid w:val="00DC5CEC"/>
    <w:rsid w:val="00DC5E6A"/>
    <w:rsid w:val="00DC6634"/>
    <w:rsid w:val="00DC67E4"/>
    <w:rsid w:val="00DD1BD2"/>
    <w:rsid w:val="00DD30E8"/>
    <w:rsid w:val="00DD4913"/>
    <w:rsid w:val="00DD54FF"/>
    <w:rsid w:val="00DD571D"/>
    <w:rsid w:val="00DD5C73"/>
    <w:rsid w:val="00DD6EA9"/>
    <w:rsid w:val="00DD786C"/>
    <w:rsid w:val="00DE07D3"/>
    <w:rsid w:val="00DE1A2F"/>
    <w:rsid w:val="00DE1BCB"/>
    <w:rsid w:val="00DE1C02"/>
    <w:rsid w:val="00DE2588"/>
    <w:rsid w:val="00DE2C6C"/>
    <w:rsid w:val="00DE4785"/>
    <w:rsid w:val="00DE5367"/>
    <w:rsid w:val="00DE570F"/>
    <w:rsid w:val="00DE616A"/>
    <w:rsid w:val="00DE6EDB"/>
    <w:rsid w:val="00DE7369"/>
    <w:rsid w:val="00DE7546"/>
    <w:rsid w:val="00DE7870"/>
    <w:rsid w:val="00DF1708"/>
    <w:rsid w:val="00DF21C0"/>
    <w:rsid w:val="00DF21FF"/>
    <w:rsid w:val="00DF3AB5"/>
    <w:rsid w:val="00DF4557"/>
    <w:rsid w:val="00DF49E3"/>
    <w:rsid w:val="00DF5BF5"/>
    <w:rsid w:val="00DF67D5"/>
    <w:rsid w:val="00DF690E"/>
    <w:rsid w:val="00DF69F5"/>
    <w:rsid w:val="00DF7763"/>
    <w:rsid w:val="00DF7BF1"/>
    <w:rsid w:val="00DF7FAD"/>
    <w:rsid w:val="00E005C9"/>
    <w:rsid w:val="00E00F14"/>
    <w:rsid w:val="00E04259"/>
    <w:rsid w:val="00E05192"/>
    <w:rsid w:val="00E057DE"/>
    <w:rsid w:val="00E0665D"/>
    <w:rsid w:val="00E0755E"/>
    <w:rsid w:val="00E07730"/>
    <w:rsid w:val="00E07958"/>
    <w:rsid w:val="00E107F3"/>
    <w:rsid w:val="00E1100A"/>
    <w:rsid w:val="00E1113E"/>
    <w:rsid w:val="00E14C2D"/>
    <w:rsid w:val="00E14CBE"/>
    <w:rsid w:val="00E15742"/>
    <w:rsid w:val="00E1608B"/>
    <w:rsid w:val="00E16991"/>
    <w:rsid w:val="00E16C9C"/>
    <w:rsid w:val="00E17D0C"/>
    <w:rsid w:val="00E200C4"/>
    <w:rsid w:val="00E2196B"/>
    <w:rsid w:val="00E21A47"/>
    <w:rsid w:val="00E2365E"/>
    <w:rsid w:val="00E255F4"/>
    <w:rsid w:val="00E258E5"/>
    <w:rsid w:val="00E2590A"/>
    <w:rsid w:val="00E2693A"/>
    <w:rsid w:val="00E27316"/>
    <w:rsid w:val="00E30B74"/>
    <w:rsid w:val="00E30CF8"/>
    <w:rsid w:val="00E30E6A"/>
    <w:rsid w:val="00E334F0"/>
    <w:rsid w:val="00E33D9D"/>
    <w:rsid w:val="00E355E8"/>
    <w:rsid w:val="00E36707"/>
    <w:rsid w:val="00E40DEA"/>
    <w:rsid w:val="00E41C27"/>
    <w:rsid w:val="00E42252"/>
    <w:rsid w:val="00E42696"/>
    <w:rsid w:val="00E426E3"/>
    <w:rsid w:val="00E430CB"/>
    <w:rsid w:val="00E43AB0"/>
    <w:rsid w:val="00E43B1A"/>
    <w:rsid w:val="00E43F4D"/>
    <w:rsid w:val="00E44E7D"/>
    <w:rsid w:val="00E45313"/>
    <w:rsid w:val="00E468E5"/>
    <w:rsid w:val="00E47CB9"/>
    <w:rsid w:val="00E50A68"/>
    <w:rsid w:val="00E50B59"/>
    <w:rsid w:val="00E511D4"/>
    <w:rsid w:val="00E51715"/>
    <w:rsid w:val="00E53398"/>
    <w:rsid w:val="00E56173"/>
    <w:rsid w:val="00E567DE"/>
    <w:rsid w:val="00E601EB"/>
    <w:rsid w:val="00E60460"/>
    <w:rsid w:val="00E618CB"/>
    <w:rsid w:val="00E61AB2"/>
    <w:rsid w:val="00E61F73"/>
    <w:rsid w:val="00E62FBD"/>
    <w:rsid w:val="00E65F09"/>
    <w:rsid w:val="00E66C5D"/>
    <w:rsid w:val="00E670C6"/>
    <w:rsid w:val="00E67D39"/>
    <w:rsid w:val="00E70EE3"/>
    <w:rsid w:val="00E70F19"/>
    <w:rsid w:val="00E719A2"/>
    <w:rsid w:val="00E733D6"/>
    <w:rsid w:val="00E73ACA"/>
    <w:rsid w:val="00E73AEB"/>
    <w:rsid w:val="00E74172"/>
    <w:rsid w:val="00E7438A"/>
    <w:rsid w:val="00E74E8D"/>
    <w:rsid w:val="00E7563C"/>
    <w:rsid w:val="00E7644B"/>
    <w:rsid w:val="00E76628"/>
    <w:rsid w:val="00E76B20"/>
    <w:rsid w:val="00E76F78"/>
    <w:rsid w:val="00E77712"/>
    <w:rsid w:val="00E81277"/>
    <w:rsid w:val="00E82428"/>
    <w:rsid w:val="00E8310E"/>
    <w:rsid w:val="00E8353F"/>
    <w:rsid w:val="00E84217"/>
    <w:rsid w:val="00E84355"/>
    <w:rsid w:val="00E8511B"/>
    <w:rsid w:val="00E85281"/>
    <w:rsid w:val="00E86578"/>
    <w:rsid w:val="00E86785"/>
    <w:rsid w:val="00E86A9F"/>
    <w:rsid w:val="00E87479"/>
    <w:rsid w:val="00E874CD"/>
    <w:rsid w:val="00E877F4"/>
    <w:rsid w:val="00E92237"/>
    <w:rsid w:val="00E94458"/>
    <w:rsid w:val="00E955BB"/>
    <w:rsid w:val="00E95DD0"/>
    <w:rsid w:val="00E95E5A"/>
    <w:rsid w:val="00E962F1"/>
    <w:rsid w:val="00E9632B"/>
    <w:rsid w:val="00E97CD8"/>
    <w:rsid w:val="00EA168C"/>
    <w:rsid w:val="00EA1BDA"/>
    <w:rsid w:val="00EA1E77"/>
    <w:rsid w:val="00EA1EF9"/>
    <w:rsid w:val="00EA2166"/>
    <w:rsid w:val="00EA2D9E"/>
    <w:rsid w:val="00EA37DE"/>
    <w:rsid w:val="00EA4400"/>
    <w:rsid w:val="00EA4516"/>
    <w:rsid w:val="00EA48B3"/>
    <w:rsid w:val="00EA4A4C"/>
    <w:rsid w:val="00EA5694"/>
    <w:rsid w:val="00EA5EA6"/>
    <w:rsid w:val="00EA7AF3"/>
    <w:rsid w:val="00EB078F"/>
    <w:rsid w:val="00EB1FEB"/>
    <w:rsid w:val="00EB2AF5"/>
    <w:rsid w:val="00EB3E59"/>
    <w:rsid w:val="00EB4152"/>
    <w:rsid w:val="00EB571E"/>
    <w:rsid w:val="00EB5721"/>
    <w:rsid w:val="00EB5E0B"/>
    <w:rsid w:val="00EB6963"/>
    <w:rsid w:val="00EB7CF5"/>
    <w:rsid w:val="00EB7E73"/>
    <w:rsid w:val="00EC0346"/>
    <w:rsid w:val="00EC1640"/>
    <w:rsid w:val="00EC2EDA"/>
    <w:rsid w:val="00EC3E3A"/>
    <w:rsid w:val="00EC5347"/>
    <w:rsid w:val="00ED0734"/>
    <w:rsid w:val="00ED08AA"/>
    <w:rsid w:val="00ED22E2"/>
    <w:rsid w:val="00ED323F"/>
    <w:rsid w:val="00ED36CF"/>
    <w:rsid w:val="00ED383A"/>
    <w:rsid w:val="00ED3FB6"/>
    <w:rsid w:val="00ED441F"/>
    <w:rsid w:val="00ED4D04"/>
    <w:rsid w:val="00ED7463"/>
    <w:rsid w:val="00EE2553"/>
    <w:rsid w:val="00EE412D"/>
    <w:rsid w:val="00EE46A4"/>
    <w:rsid w:val="00EE4A25"/>
    <w:rsid w:val="00EE4E2A"/>
    <w:rsid w:val="00EE594A"/>
    <w:rsid w:val="00EE6296"/>
    <w:rsid w:val="00EE6608"/>
    <w:rsid w:val="00EE6D45"/>
    <w:rsid w:val="00EF10C4"/>
    <w:rsid w:val="00EF2454"/>
    <w:rsid w:val="00EF33EF"/>
    <w:rsid w:val="00EF38A8"/>
    <w:rsid w:val="00EF3BB5"/>
    <w:rsid w:val="00EF4D99"/>
    <w:rsid w:val="00EF4FF3"/>
    <w:rsid w:val="00EF520E"/>
    <w:rsid w:val="00EF66ED"/>
    <w:rsid w:val="00EF6E1B"/>
    <w:rsid w:val="00EF74BD"/>
    <w:rsid w:val="00EF7522"/>
    <w:rsid w:val="00EF7CB4"/>
    <w:rsid w:val="00F0019A"/>
    <w:rsid w:val="00F010DE"/>
    <w:rsid w:val="00F0188D"/>
    <w:rsid w:val="00F0229B"/>
    <w:rsid w:val="00F02871"/>
    <w:rsid w:val="00F03378"/>
    <w:rsid w:val="00F047A1"/>
    <w:rsid w:val="00F07E6C"/>
    <w:rsid w:val="00F10A1C"/>
    <w:rsid w:val="00F11FD3"/>
    <w:rsid w:val="00F12B98"/>
    <w:rsid w:val="00F12E08"/>
    <w:rsid w:val="00F14CD3"/>
    <w:rsid w:val="00F15744"/>
    <w:rsid w:val="00F1582A"/>
    <w:rsid w:val="00F15EBE"/>
    <w:rsid w:val="00F16F76"/>
    <w:rsid w:val="00F17A74"/>
    <w:rsid w:val="00F2038E"/>
    <w:rsid w:val="00F20C05"/>
    <w:rsid w:val="00F20F5C"/>
    <w:rsid w:val="00F21A2B"/>
    <w:rsid w:val="00F25AC9"/>
    <w:rsid w:val="00F25C6F"/>
    <w:rsid w:val="00F265A0"/>
    <w:rsid w:val="00F27E59"/>
    <w:rsid w:val="00F3029B"/>
    <w:rsid w:val="00F310EA"/>
    <w:rsid w:val="00F321EF"/>
    <w:rsid w:val="00F33EDA"/>
    <w:rsid w:val="00F35ABC"/>
    <w:rsid w:val="00F365DC"/>
    <w:rsid w:val="00F369FF"/>
    <w:rsid w:val="00F36A8E"/>
    <w:rsid w:val="00F409CA"/>
    <w:rsid w:val="00F40FDF"/>
    <w:rsid w:val="00F410C0"/>
    <w:rsid w:val="00F411FF"/>
    <w:rsid w:val="00F41750"/>
    <w:rsid w:val="00F422A5"/>
    <w:rsid w:val="00F426D7"/>
    <w:rsid w:val="00F42959"/>
    <w:rsid w:val="00F43030"/>
    <w:rsid w:val="00F430CF"/>
    <w:rsid w:val="00F43648"/>
    <w:rsid w:val="00F43DFE"/>
    <w:rsid w:val="00F456AF"/>
    <w:rsid w:val="00F4663D"/>
    <w:rsid w:val="00F473F3"/>
    <w:rsid w:val="00F47A18"/>
    <w:rsid w:val="00F47D4E"/>
    <w:rsid w:val="00F5165A"/>
    <w:rsid w:val="00F53EE8"/>
    <w:rsid w:val="00F552FA"/>
    <w:rsid w:val="00F55942"/>
    <w:rsid w:val="00F55F15"/>
    <w:rsid w:val="00F5615E"/>
    <w:rsid w:val="00F56789"/>
    <w:rsid w:val="00F6363D"/>
    <w:rsid w:val="00F63A46"/>
    <w:rsid w:val="00F64233"/>
    <w:rsid w:val="00F645F3"/>
    <w:rsid w:val="00F6466B"/>
    <w:rsid w:val="00F654E9"/>
    <w:rsid w:val="00F65778"/>
    <w:rsid w:val="00F7111A"/>
    <w:rsid w:val="00F72306"/>
    <w:rsid w:val="00F727E9"/>
    <w:rsid w:val="00F738D5"/>
    <w:rsid w:val="00F74A85"/>
    <w:rsid w:val="00F75A05"/>
    <w:rsid w:val="00F77848"/>
    <w:rsid w:val="00F77B55"/>
    <w:rsid w:val="00F821ED"/>
    <w:rsid w:val="00F824B6"/>
    <w:rsid w:val="00F827D1"/>
    <w:rsid w:val="00F8388F"/>
    <w:rsid w:val="00F83A81"/>
    <w:rsid w:val="00F83F26"/>
    <w:rsid w:val="00F85C65"/>
    <w:rsid w:val="00F8623A"/>
    <w:rsid w:val="00F86259"/>
    <w:rsid w:val="00F8690B"/>
    <w:rsid w:val="00F86F77"/>
    <w:rsid w:val="00F875D2"/>
    <w:rsid w:val="00F87BD2"/>
    <w:rsid w:val="00F90E5E"/>
    <w:rsid w:val="00F9133A"/>
    <w:rsid w:val="00F91B01"/>
    <w:rsid w:val="00F91CE8"/>
    <w:rsid w:val="00F93388"/>
    <w:rsid w:val="00F9457C"/>
    <w:rsid w:val="00F94A06"/>
    <w:rsid w:val="00F95376"/>
    <w:rsid w:val="00F95819"/>
    <w:rsid w:val="00F961C9"/>
    <w:rsid w:val="00F971A0"/>
    <w:rsid w:val="00F97AB7"/>
    <w:rsid w:val="00FA05A1"/>
    <w:rsid w:val="00FA2138"/>
    <w:rsid w:val="00FA3C1C"/>
    <w:rsid w:val="00FA4A7C"/>
    <w:rsid w:val="00FA4B44"/>
    <w:rsid w:val="00FA4B59"/>
    <w:rsid w:val="00FA5319"/>
    <w:rsid w:val="00FA56CD"/>
    <w:rsid w:val="00FA59FF"/>
    <w:rsid w:val="00FA5BD0"/>
    <w:rsid w:val="00FA623E"/>
    <w:rsid w:val="00FA7C5C"/>
    <w:rsid w:val="00FB0EE7"/>
    <w:rsid w:val="00FB2EDF"/>
    <w:rsid w:val="00FB3531"/>
    <w:rsid w:val="00FB38FF"/>
    <w:rsid w:val="00FB3B28"/>
    <w:rsid w:val="00FB3DB7"/>
    <w:rsid w:val="00FB3EDC"/>
    <w:rsid w:val="00FB47D3"/>
    <w:rsid w:val="00FB4C0C"/>
    <w:rsid w:val="00FB57E9"/>
    <w:rsid w:val="00FB5B94"/>
    <w:rsid w:val="00FB5D4C"/>
    <w:rsid w:val="00FB624F"/>
    <w:rsid w:val="00FB64BB"/>
    <w:rsid w:val="00FB6737"/>
    <w:rsid w:val="00FB70B1"/>
    <w:rsid w:val="00FB7B9F"/>
    <w:rsid w:val="00FB7D16"/>
    <w:rsid w:val="00FC11C9"/>
    <w:rsid w:val="00FC1448"/>
    <w:rsid w:val="00FC175A"/>
    <w:rsid w:val="00FC1901"/>
    <w:rsid w:val="00FC3486"/>
    <w:rsid w:val="00FC4128"/>
    <w:rsid w:val="00FC4282"/>
    <w:rsid w:val="00FC4C64"/>
    <w:rsid w:val="00FC5730"/>
    <w:rsid w:val="00FC71F1"/>
    <w:rsid w:val="00FC7F8D"/>
    <w:rsid w:val="00FD07FB"/>
    <w:rsid w:val="00FD15C7"/>
    <w:rsid w:val="00FD1C71"/>
    <w:rsid w:val="00FD24E4"/>
    <w:rsid w:val="00FD3905"/>
    <w:rsid w:val="00FD3E1D"/>
    <w:rsid w:val="00FD41AB"/>
    <w:rsid w:val="00FD4527"/>
    <w:rsid w:val="00FD4BD7"/>
    <w:rsid w:val="00FD64A0"/>
    <w:rsid w:val="00FD67C5"/>
    <w:rsid w:val="00FD69B3"/>
    <w:rsid w:val="00FD7252"/>
    <w:rsid w:val="00FE017A"/>
    <w:rsid w:val="00FE0B08"/>
    <w:rsid w:val="00FE0E90"/>
    <w:rsid w:val="00FE0ED8"/>
    <w:rsid w:val="00FE1C34"/>
    <w:rsid w:val="00FE2A3F"/>
    <w:rsid w:val="00FE4E77"/>
    <w:rsid w:val="00FE54B2"/>
    <w:rsid w:val="00FE69DB"/>
    <w:rsid w:val="00FE7DA5"/>
    <w:rsid w:val="00FF054B"/>
    <w:rsid w:val="00FF0CD1"/>
    <w:rsid w:val="00FF1123"/>
    <w:rsid w:val="00FF3B1B"/>
    <w:rsid w:val="00FF3D66"/>
    <w:rsid w:val="00FF5104"/>
    <w:rsid w:val="00FF62FA"/>
    <w:rsid w:val="00FF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F497C194-66A0-4638-AF73-25C3AE53B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FAE"/>
    <w:rPr>
      <w:rFonts w:ascii="Albertus Medium" w:hAnsi="Albertus Medium"/>
      <w:sz w:val="24"/>
      <w:szCs w:val="24"/>
      <w:lang w:val="es-SV"/>
    </w:rPr>
  </w:style>
  <w:style w:type="paragraph" w:styleId="Ttulo3">
    <w:name w:val="heading 3"/>
    <w:basedOn w:val="Normal"/>
    <w:next w:val="Normal"/>
    <w:link w:val="Ttulo3Car"/>
    <w:uiPriority w:val="99"/>
    <w:qFormat/>
    <w:rsid w:val="0072339B"/>
    <w:pPr>
      <w:keepNext/>
      <w:outlineLvl w:val="2"/>
    </w:pPr>
    <w:rPr>
      <w:rFonts w:ascii="Times New Roman" w:hAnsi="Times New Roman"/>
      <w:lang w:val="es-ES"/>
    </w:rPr>
  </w:style>
  <w:style w:type="paragraph" w:styleId="Ttulo4">
    <w:name w:val="heading 4"/>
    <w:basedOn w:val="Normal"/>
    <w:next w:val="Normal"/>
    <w:link w:val="Ttulo4Car"/>
    <w:uiPriority w:val="99"/>
    <w:qFormat/>
    <w:rsid w:val="00586CC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974D2A"/>
    <w:rPr>
      <w:rFonts w:ascii="Cambria" w:hAnsi="Cambria" w:cs="Times New Roman"/>
      <w:b/>
      <w:bCs/>
      <w:sz w:val="26"/>
      <w:szCs w:val="26"/>
      <w:lang w:val="es-SV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974D2A"/>
    <w:rPr>
      <w:rFonts w:ascii="Calibri" w:hAnsi="Calibri" w:cs="Times New Roman"/>
      <w:b/>
      <w:bCs/>
      <w:sz w:val="28"/>
      <w:szCs w:val="28"/>
      <w:lang w:val="es-SV" w:eastAsia="es-ES"/>
    </w:rPr>
  </w:style>
  <w:style w:type="paragraph" w:styleId="Encabezado">
    <w:name w:val="header"/>
    <w:basedOn w:val="Normal"/>
    <w:link w:val="EncabezadoCar"/>
    <w:uiPriority w:val="99"/>
    <w:rsid w:val="00996FA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F3C18"/>
    <w:rPr>
      <w:rFonts w:ascii="Albertus Medium" w:hAnsi="Albertus Medium" w:cs="Times New Roman"/>
      <w:sz w:val="24"/>
      <w:szCs w:val="24"/>
      <w:lang w:val="es-SV" w:eastAsia="es-ES" w:bidi="ar-SA"/>
    </w:rPr>
  </w:style>
  <w:style w:type="paragraph" w:styleId="Piedepgina">
    <w:name w:val="footer"/>
    <w:basedOn w:val="Normal"/>
    <w:link w:val="PiedepginaCar"/>
    <w:uiPriority w:val="99"/>
    <w:rsid w:val="00996FA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974D2A"/>
    <w:rPr>
      <w:rFonts w:ascii="Albertus Medium" w:hAnsi="Albertus Medium" w:cs="Times New Roman"/>
      <w:sz w:val="24"/>
      <w:szCs w:val="24"/>
      <w:lang w:val="es-SV" w:eastAsia="es-ES"/>
    </w:rPr>
  </w:style>
  <w:style w:type="table" w:styleId="Tablaconcuadrcula">
    <w:name w:val="Table Grid"/>
    <w:basedOn w:val="Tablanormal"/>
    <w:uiPriority w:val="99"/>
    <w:rsid w:val="00ED323F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F55942"/>
    <w:pPr>
      <w:spacing w:before="100" w:beforeAutospacing="1" w:after="100" w:afterAutospacing="1"/>
    </w:pPr>
    <w:rPr>
      <w:rFonts w:ascii="Times New Roman" w:hAnsi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rsid w:val="003B51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974D2A"/>
    <w:rPr>
      <w:rFonts w:cs="Times New Roman"/>
      <w:sz w:val="2"/>
      <w:lang w:val="es-SV" w:eastAsia="es-ES"/>
    </w:rPr>
  </w:style>
  <w:style w:type="paragraph" w:styleId="Puesto">
    <w:name w:val="Title"/>
    <w:basedOn w:val="Normal"/>
    <w:link w:val="PuestoCar"/>
    <w:uiPriority w:val="99"/>
    <w:qFormat/>
    <w:rsid w:val="0072339B"/>
    <w:pPr>
      <w:pBdr>
        <w:top w:val="triple" w:sz="4" w:space="1" w:color="auto"/>
        <w:left w:val="triple" w:sz="4" w:space="4" w:color="auto"/>
        <w:bottom w:val="triple" w:sz="4" w:space="1" w:color="auto"/>
        <w:right w:val="triple" w:sz="4" w:space="4" w:color="auto"/>
      </w:pBdr>
      <w:shd w:val="clear" w:color="auto" w:fill="FFFF99"/>
      <w:spacing w:line="360" w:lineRule="auto"/>
      <w:jc w:val="center"/>
    </w:pPr>
    <w:rPr>
      <w:rFonts w:ascii="Times New Roman" w:hAnsi="Times New Roman"/>
      <w:b/>
      <w:bCs/>
      <w:i/>
      <w:iCs/>
      <w:lang w:val="es-ES"/>
    </w:rPr>
  </w:style>
  <w:style w:type="character" w:customStyle="1" w:styleId="PuestoCar">
    <w:name w:val="Puesto Car"/>
    <w:basedOn w:val="Fuentedeprrafopredeter"/>
    <w:link w:val="Puesto"/>
    <w:uiPriority w:val="99"/>
    <w:locked/>
    <w:rsid w:val="00974D2A"/>
    <w:rPr>
      <w:rFonts w:ascii="Cambria" w:hAnsi="Cambria" w:cs="Times New Roman"/>
      <w:b/>
      <w:bCs/>
      <w:kern w:val="28"/>
      <w:sz w:val="32"/>
      <w:szCs w:val="32"/>
      <w:lang w:val="es-SV" w:eastAsia="es-ES"/>
    </w:rPr>
  </w:style>
  <w:style w:type="paragraph" w:styleId="Subttulo">
    <w:name w:val="Subtitle"/>
    <w:basedOn w:val="Normal"/>
    <w:link w:val="SubttuloCar"/>
    <w:uiPriority w:val="99"/>
    <w:qFormat/>
    <w:rsid w:val="0072339B"/>
    <w:pPr>
      <w:pBdr>
        <w:top w:val="triple" w:sz="4" w:space="1" w:color="auto"/>
        <w:left w:val="triple" w:sz="4" w:space="4" w:color="auto"/>
        <w:bottom w:val="triple" w:sz="4" w:space="1" w:color="auto"/>
        <w:right w:val="triple" w:sz="4" w:space="4" w:color="auto"/>
      </w:pBdr>
      <w:shd w:val="clear" w:color="auto" w:fill="FFFF99"/>
      <w:spacing w:line="360" w:lineRule="auto"/>
      <w:jc w:val="center"/>
    </w:pPr>
    <w:rPr>
      <w:rFonts w:ascii="Times New Roman" w:hAnsi="Times New Roman"/>
      <w:b/>
      <w:bCs/>
      <w:i/>
      <w:iCs/>
      <w:lang w:val="es-ES"/>
    </w:rPr>
  </w:style>
  <w:style w:type="character" w:customStyle="1" w:styleId="SubttuloCar">
    <w:name w:val="Subtítulo Car"/>
    <w:basedOn w:val="Fuentedeprrafopredeter"/>
    <w:link w:val="Subttulo"/>
    <w:uiPriority w:val="99"/>
    <w:locked/>
    <w:rsid w:val="00974D2A"/>
    <w:rPr>
      <w:rFonts w:ascii="Cambria" w:hAnsi="Cambria" w:cs="Times New Roman"/>
      <w:sz w:val="24"/>
      <w:szCs w:val="24"/>
      <w:lang w:val="es-SV" w:eastAsia="es-ES"/>
    </w:rPr>
  </w:style>
  <w:style w:type="paragraph" w:styleId="Textoindependiente">
    <w:name w:val="Body Text"/>
    <w:basedOn w:val="Normal"/>
    <w:link w:val="TextoindependienteCar"/>
    <w:uiPriority w:val="99"/>
    <w:rsid w:val="0072339B"/>
    <w:pPr>
      <w:tabs>
        <w:tab w:val="left" w:pos="3960"/>
      </w:tabs>
      <w:jc w:val="both"/>
    </w:pPr>
    <w:rPr>
      <w:rFonts w:ascii="Times New Roman" w:hAnsi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974D2A"/>
    <w:rPr>
      <w:rFonts w:ascii="Albertus Medium" w:hAnsi="Albertus Medium" w:cs="Times New Roman"/>
      <w:sz w:val="24"/>
      <w:szCs w:val="24"/>
      <w:lang w:val="es-SV" w:eastAsia="es-ES"/>
    </w:rPr>
  </w:style>
  <w:style w:type="paragraph" w:styleId="Prrafodelista">
    <w:name w:val="List Paragraph"/>
    <w:basedOn w:val="Normal"/>
    <w:uiPriority w:val="99"/>
    <w:qFormat/>
    <w:rsid w:val="005C42BC"/>
    <w:pPr>
      <w:ind w:left="708"/>
    </w:pPr>
  </w:style>
  <w:style w:type="character" w:styleId="Hipervnculo">
    <w:name w:val="Hyperlink"/>
    <w:basedOn w:val="Fuentedeprrafopredeter"/>
    <w:uiPriority w:val="99"/>
    <w:rsid w:val="00C357EC"/>
    <w:rPr>
      <w:rFonts w:cs="Times New Roman"/>
      <w:color w:val="0000FF"/>
      <w:u w:val="single"/>
    </w:rPr>
  </w:style>
  <w:style w:type="paragraph" w:styleId="Sinespaciado">
    <w:name w:val="No Spacing"/>
    <w:uiPriority w:val="99"/>
    <w:qFormat/>
    <w:rsid w:val="000330A6"/>
    <w:rPr>
      <w:rFonts w:ascii="Calibri" w:hAnsi="Calibri"/>
      <w:sz w:val="22"/>
      <w:szCs w:val="22"/>
      <w:lang w:val="es-SV" w:eastAsia="en-US"/>
    </w:rPr>
  </w:style>
  <w:style w:type="character" w:styleId="Textoennegrita">
    <w:name w:val="Strong"/>
    <w:basedOn w:val="Fuentedeprrafopredeter"/>
    <w:uiPriority w:val="22"/>
    <w:qFormat/>
    <w:locked/>
    <w:rsid w:val="003A2D7C"/>
    <w:rPr>
      <w:rFonts w:cs="Times New Roman"/>
      <w:b/>
      <w:bCs/>
    </w:rPr>
  </w:style>
  <w:style w:type="paragraph" w:customStyle="1" w:styleId="m5585282136402835610msoplaintext">
    <w:name w:val="m5585282136402835610msoplaintext"/>
    <w:basedOn w:val="Normal"/>
    <w:rsid w:val="006D762C"/>
    <w:pPr>
      <w:spacing w:before="100" w:beforeAutospacing="1" w:after="100" w:afterAutospacing="1"/>
    </w:pPr>
    <w:rPr>
      <w:rFonts w:ascii="Times New Roman" w:eastAsiaTheme="minorHAnsi" w:hAnsi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linda.lopez\Mis%20documentos\Depto%20de%20Informaci&#243;n%20y%20Respuesta\SOLICITUDES%20OLINDA\Resoluci&#243;n%20de%20Solicitud%20de%20Informaci&#243;n%20N&#186;%201172%20Pr&#243;rrog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440EA-6468-4668-89F8-E41ADB587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Resolución de Solicitud de Información Nº 1172 Prórroga</Template>
  <TotalTime>6</TotalTime>
  <Pages>2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San Salvador   20 de Septiembre 2005</vt:lpstr>
    </vt:vector>
  </TitlesOfParts>
  <Company>ISSS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 Salvador   20 de Septiembre 2005</dc:title>
  <dc:creator>olinda.lopez</dc:creator>
  <cp:lastModifiedBy>Marta E. Lopez Rodriguez. Colaboradora de Información y Respuesta</cp:lastModifiedBy>
  <cp:revision>4</cp:revision>
  <cp:lastPrinted>2018-12-10T22:28:00Z</cp:lastPrinted>
  <dcterms:created xsi:type="dcterms:W3CDTF">2019-04-11T15:44:00Z</dcterms:created>
  <dcterms:modified xsi:type="dcterms:W3CDTF">2019-04-11T19:15:00Z</dcterms:modified>
</cp:coreProperties>
</file>